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37" w:type="pct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"/>
        <w:gridCol w:w="1084"/>
        <w:gridCol w:w="1555"/>
        <w:gridCol w:w="3610"/>
        <w:gridCol w:w="600"/>
        <w:gridCol w:w="2867"/>
        <w:gridCol w:w="22"/>
        <w:gridCol w:w="335"/>
      </w:tblGrid>
      <w:tr w:rsidR="00D05ADD" w:rsidRPr="00AB646E" w14:paraId="1E10F36C" w14:textId="77777777" w:rsidTr="002C29EC">
        <w:trPr>
          <w:gridAfter w:val="2"/>
          <w:wAfter w:w="177" w:type="pct"/>
          <w:trHeight w:val="1098"/>
        </w:trPr>
        <w:tc>
          <w:tcPr>
            <w:tcW w:w="4823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EC70C" w14:textId="77777777" w:rsidR="00B72B8E" w:rsidRPr="00F30D27" w:rsidRDefault="00174A07" w:rsidP="00684409">
            <w:pPr>
              <w:pStyle w:val="Corpo"/>
              <w:spacing w:line="276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DICHIARAZIONE DI COMPLETAMENTO </w:t>
            </w:r>
            <w:r w:rsidR="00146C6B" w:rsidRPr="00F30D27">
              <w:rPr>
                <w:rFonts w:ascii="Garamond" w:hAnsi="Garamond" w:cs="Arial"/>
                <w:b/>
                <w:sz w:val="28"/>
                <w:szCs w:val="28"/>
              </w:rPr>
              <w:t>DEGLI INTERVENTI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AI FINI ATTESTAZIONE CONSEGUIMENTO </w:t>
            </w:r>
            <w:r w:rsidR="00B72B8E" w:rsidRPr="00F30D27">
              <w:rPr>
                <w:rFonts w:ascii="Garamond" w:hAnsi="Garamond" w:cs="Arial"/>
                <w:b/>
                <w:sz w:val="28"/>
                <w:szCs w:val="28"/>
              </w:rPr>
              <w:t>DEGLI OBIETTIVI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PNRR</w:t>
            </w:r>
          </w:p>
          <w:p w14:paraId="6BADBA79" w14:textId="1FC3A221" w:rsidR="00684409" w:rsidRDefault="00B72B8E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4"/>
              </w:rPr>
              <w:t>MISURA M2C2 I.4</w:t>
            </w:r>
            <w:r w:rsidR="00DD4375">
              <w:rPr>
                <w:rFonts w:ascii="Garamond" w:hAnsi="Garamond" w:cs="Arial"/>
                <w:b/>
                <w:sz w:val="24"/>
              </w:rPr>
              <w:t>.4</w:t>
            </w:r>
            <w:r w:rsidRPr="00684409">
              <w:rPr>
                <w:rFonts w:ascii="Garamond" w:hAnsi="Garamond" w:cs="Arial"/>
                <w:b/>
                <w:sz w:val="24"/>
              </w:rPr>
              <w:t>.1</w:t>
            </w:r>
          </w:p>
          <w:p w14:paraId="41D744F8" w14:textId="77777777" w:rsidR="00DD4375" w:rsidRPr="00DD4375" w:rsidRDefault="00DD437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D4375">
              <w:rPr>
                <w:rFonts w:ascii="Garamond" w:hAnsi="Garamond" w:cs="Arial"/>
                <w:b/>
                <w:sz w:val="22"/>
                <w:szCs w:val="22"/>
              </w:rPr>
              <w:t>Potenziamento del parco autobus regionale per il trasporto pubblico</w:t>
            </w:r>
          </w:p>
          <w:p w14:paraId="1F392E42" w14:textId="4185B756" w:rsidR="00342A15" w:rsidRPr="00DD4375" w:rsidRDefault="00DD437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D4375">
              <w:rPr>
                <w:rFonts w:ascii="Garamond" w:hAnsi="Garamond" w:cs="Arial"/>
                <w:b/>
                <w:sz w:val="22"/>
                <w:szCs w:val="22"/>
              </w:rPr>
              <w:t>con autobus a zero emissioni</w:t>
            </w:r>
          </w:p>
          <w:p w14:paraId="0370F379" w14:textId="754927FF" w:rsidR="00342A15" w:rsidRPr="00684409" w:rsidRDefault="00342A1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467F5871" w14:textId="77777777" w:rsidR="00D05ADD" w:rsidRDefault="00684409" w:rsidP="00AB646E">
            <w:pPr>
              <w:pStyle w:val="Corpo"/>
              <w:jc w:val="center"/>
              <w:rPr>
                <w:rFonts w:ascii="Garamond" w:hAnsi="Garamond" w:cs="Arial"/>
                <w:b/>
                <w:i/>
                <w:iCs/>
                <w:sz w:val="28"/>
                <w:szCs w:val="28"/>
              </w:rPr>
            </w:pPr>
            <w:r w:rsidRPr="00684409">
              <w:rPr>
                <w:rFonts w:ascii="Garamond" w:hAnsi="Garamond" w:cs="Arial"/>
                <w:b/>
                <w:sz w:val="28"/>
                <w:szCs w:val="28"/>
              </w:rPr>
              <w:t>TA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 xml:space="preserve">RGET 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M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2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C2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-</w:t>
            </w:r>
            <w:r w:rsidR="00DD4375">
              <w:rPr>
                <w:rFonts w:ascii="Garamond" w:hAnsi="Garamond" w:cs="Arial"/>
                <w:b/>
                <w:sz w:val="28"/>
                <w:szCs w:val="28"/>
              </w:rPr>
              <w:t>35</w:t>
            </w:r>
            <w:r w:rsidR="00DD4375" w:rsidRPr="00DD4375">
              <w:rPr>
                <w:rFonts w:ascii="Garamond" w:hAnsi="Garamond" w:cs="Arial"/>
                <w:b/>
                <w:i/>
                <w:iCs/>
                <w:sz w:val="28"/>
                <w:szCs w:val="28"/>
              </w:rPr>
              <w:t>ter</w:t>
            </w:r>
          </w:p>
          <w:p w14:paraId="1E10F36B" w14:textId="234E9FF6" w:rsidR="00DD4375" w:rsidRPr="00DD4375" w:rsidRDefault="00DD4375" w:rsidP="00AB646E">
            <w:pPr>
              <w:pStyle w:val="Corpo"/>
              <w:jc w:val="center"/>
              <w:rPr>
                <w:rFonts w:ascii="Garamond" w:hAnsi="Garamond" w:cs="Arial"/>
                <w:b/>
                <w:sz w:val="24"/>
              </w:rPr>
            </w:pPr>
            <w:r>
              <w:rPr>
                <w:rFonts w:ascii="Garamond" w:hAnsi="Garamond" w:cs="Arial"/>
                <w:b/>
                <w:sz w:val="28"/>
                <w:szCs w:val="28"/>
              </w:rPr>
              <w:t>Installazione d</w:t>
            </w:r>
            <w:r w:rsidR="006157A4">
              <w:rPr>
                <w:rFonts w:ascii="Garamond" w:hAnsi="Garamond" w:cs="Arial"/>
                <w:b/>
                <w:sz w:val="28"/>
                <w:szCs w:val="28"/>
              </w:rPr>
              <w:t xml:space="preserve">ei punti </w:t>
            </w:r>
            <w:r>
              <w:rPr>
                <w:rFonts w:ascii="Garamond" w:hAnsi="Garamond" w:cs="Arial"/>
                <w:b/>
                <w:sz w:val="28"/>
                <w:szCs w:val="28"/>
              </w:rPr>
              <w:t>di ricarica</w:t>
            </w:r>
          </w:p>
        </w:tc>
      </w:tr>
      <w:tr w:rsidR="005576DD" w:rsidRPr="00F30D27" w14:paraId="1E10F37F" w14:textId="77777777" w:rsidTr="00342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66" w:type="pct"/>
        </w:trPr>
        <w:tc>
          <w:tcPr>
            <w:tcW w:w="11" w:type="pct"/>
          </w:tcPr>
          <w:p w14:paraId="1E10F36D" w14:textId="77777777" w:rsidR="009A7596" w:rsidRPr="00F30D27" w:rsidRDefault="009A7596" w:rsidP="000E68EF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823" w:type="pct"/>
            <w:gridSpan w:val="6"/>
          </w:tcPr>
          <w:p w14:paraId="01EE3419" w14:textId="77777777" w:rsidR="004E34B3" w:rsidRPr="00F30D27" w:rsidRDefault="004E34B3" w:rsidP="00342A15">
            <w:pPr>
              <w:rPr>
                <w:rFonts w:ascii="Garamond" w:hAnsi="Garamond"/>
                <w:sz w:val="22"/>
                <w:szCs w:val="22"/>
              </w:rPr>
            </w:pPr>
          </w:p>
          <w:p w14:paraId="0336878F" w14:textId="77777777" w:rsidR="00B72B8E" w:rsidRPr="00F30D27" w:rsidRDefault="00B72B8E" w:rsidP="00342A15">
            <w:pPr>
              <w:rPr>
                <w:rFonts w:ascii="Garamond" w:hAnsi="Garamond"/>
                <w:sz w:val="22"/>
                <w:szCs w:val="22"/>
              </w:rPr>
            </w:pPr>
          </w:p>
          <w:tbl>
            <w:tblPr>
              <w:tblW w:w="491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51"/>
              <w:gridCol w:w="4820"/>
            </w:tblGrid>
            <w:tr w:rsidR="00B72B8E" w:rsidRPr="00F30D27" w14:paraId="01657727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4D193" w14:textId="46BC477C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INVESTIMENTO: 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M2C2 I.4.</w:t>
                  </w:r>
                  <w:r w:rsidR="00DD4375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4.1</w:t>
                  </w:r>
                </w:p>
                <w:p w14:paraId="076FFD8E" w14:textId="20863D3D" w:rsidR="002C29EC" w:rsidRDefault="002C29EC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 LIVELLO: _________________________________</w:t>
                  </w:r>
                  <w:r w:rsidR="00F30D27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</w:t>
                  </w:r>
                </w:p>
                <w:p w14:paraId="00887727" w14:textId="5480CAD1" w:rsidR="006157A4" w:rsidRPr="00F30D27" w:rsidRDefault="006157A4" w:rsidP="006157A4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SOGGETTO ATTUATORE DI </w:t>
                  </w:r>
                  <w:r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 LIVELLO: _______________________________________</w:t>
                  </w:r>
                </w:p>
                <w:p w14:paraId="575F62FD" w14:textId="0542832A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TITOLO INTERVENTO: _____________________________________________________</w:t>
                  </w:r>
                  <w:r w:rsidR="00684409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B72B8E" w:rsidRPr="00F30D27" w14:paraId="634F381C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D52091" w14:textId="63AE9E20" w:rsidR="005E4EC1" w:rsidRPr="00F30D27" w:rsidRDefault="00B72B8E" w:rsidP="00342A15">
                  <w:pPr>
                    <w:spacing w:line="480" w:lineRule="auto"/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CUP: __________________________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  CLP</w:t>
                  </w:r>
                  <w:r w:rsidR="002C29EC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(eventuale)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 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</w:p>
              </w:tc>
            </w:tr>
            <w:tr w:rsidR="002725BA" w:rsidRPr="00F30D27" w14:paraId="37CC4731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BF1BFA" w14:textId="77777777" w:rsidR="00B72B8E" w:rsidRPr="00F30D27" w:rsidRDefault="00B72B8E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</w:p>
                <w:p w14:paraId="233EBBB7" w14:textId="77777777" w:rsidR="00B754D0" w:rsidRPr="00F30D27" w:rsidRDefault="00B754D0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</w:p>
                <w:p w14:paraId="333949AD" w14:textId="1A5B67DA" w:rsidR="002725BA" w:rsidRPr="00F30D27" w:rsidRDefault="002725BA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  <w:r w:rsidRPr="00F30D27">
                    <w:rPr>
                      <w:i/>
                      <w:iCs/>
                      <w:sz w:val="22"/>
                      <w:szCs w:val="22"/>
                    </w:rPr>
                    <w:t>[Sezione da compilare per i</w:t>
                  </w:r>
                  <w:r w:rsidR="00CF59ED">
                    <w:rPr>
                      <w:i/>
                      <w:iCs/>
                      <w:sz w:val="22"/>
                      <w:szCs w:val="22"/>
                    </w:rPr>
                    <w:t>l</w:t>
                  </w:r>
                  <w:r w:rsidRPr="00F30D27">
                    <w:rPr>
                      <w:i/>
                      <w:iCs/>
                      <w:sz w:val="22"/>
                      <w:szCs w:val="22"/>
                    </w:rPr>
                    <w:t xml:space="preserve"> contratto </w:t>
                  </w:r>
                  <w:r w:rsidR="00CF59ED">
                    <w:rPr>
                      <w:i/>
                      <w:iCs/>
                      <w:sz w:val="22"/>
                      <w:szCs w:val="22"/>
                    </w:rPr>
                    <w:t>principale</w:t>
                  </w:r>
                  <w:r w:rsidRPr="00F30D27">
                    <w:rPr>
                      <w:i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35079F" w:rsidRPr="00F30D27" w14:paraId="75A5F555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Convenzione/Accordo Quadro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/Contratto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  <w:p w14:paraId="04D14FF0" w14:textId="518F6B02" w:rsidR="009049F6" w:rsidRPr="00F30D27" w:rsidRDefault="009049F6" w:rsidP="00342A15">
                  <w:pPr>
                    <w:rPr>
                      <w:rFonts w:ascii="Garamond" w:eastAsia="Arial" w:hAnsi="Garamond" w:cs="Arial"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F30D27" w:rsidRDefault="0035079F" w:rsidP="00342A15">
                  <w:pPr>
                    <w:pStyle w:val="00testotabella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  <w:tr w:rsidR="0035079F" w:rsidRPr="00F30D27" w14:paraId="2049906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0159198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Oggetto della Convenzione/dell’A.Q.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/</w:t>
                  </w:r>
                  <w:r w:rsidR="0023225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del 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  <w:p w14:paraId="534BA8A4" w14:textId="31C8044F" w:rsidR="009049F6" w:rsidRPr="00F30D27" w:rsidRDefault="009049F6" w:rsidP="00342A15">
                  <w:pPr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00A4EEE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19A49DE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CIG: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2D5E5F33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2294266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 Applicativo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24ECF29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523EFB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15938871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CIG </w:t>
                  </w:r>
                  <w:r w:rsidR="00AB646E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d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erivato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4A8BE50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4C0A603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 xml:space="preserve">Oggetto del </w:t>
                  </w:r>
                  <w:r w:rsidR="00146C6B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15BC48D4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Committente: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868760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28C7CD83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Direzione Lavori: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6AD0A4B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Appaltatore:</w:t>
                  </w:r>
                </w:p>
              </w:tc>
              <w:tc>
                <w:tcPr>
                  <w:tcW w:w="2518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10F37D" w14:textId="77777777" w:rsidR="009A7596" w:rsidRPr="00F30D27" w:rsidRDefault="009A7596" w:rsidP="00342A15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5576DD" w:rsidRPr="00F30D27" w14:paraId="1E10F388" w14:textId="77777777" w:rsidTr="002C2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95"/>
        </w:trPr>
        <w:tc>
          <w:tcPr>
            <w:tcW w:w="11" w:type="pct"/>
          </w:tcPr>
          <w:p w14:paraId="1E10F380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37" w:type="pct"/>
          </w:tcPr>
          <w:p w14:paraId="1E10F381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70" w:type="pct"/>
          </w:tcPr>
          <w:p w14:paraId="1E10F382" w14:textId="50C659EE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88" w:type="pct"/>
          </w:tcPr>
          <w:p w14:paraId="1E10F383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97" w:type="pct"/>
          </w:tcPr>
          <w:p w14:paraId="1E10F384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1" w:type="pct"/>
            <w:gridSpan w:val="2"/>
          </w:tcPr>
          <w:p w14:paraId="1E10F385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66" w:type="pct"/>
          </w:tcPr>
          <w:p w14:paraId="1E10F387" w14:textId="77777777" w:rsidR="009A7596" w:rsidRPr="00F30D27" w:rsidRDefault="009A7596" w:rsidP="00670034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35BE0C46" w14:textId="77777777" w:rsidR="004E34B3" w:rsidRPr="00F30D27" w:rsidRDefault="004E34B3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1849DC85" w14:textId="193C745A" w:rsidR="006D386D" w:rsidRPr="00F30D27" w:rsidRDefault="0054448B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PREMESSO</w:t>
      </w:r>
      <w:r w:rsidR="004A57C6" w:rsidRPr="00F30D27">
        <w:rPr>
          <w:rFonts w:ascii="Garamond" w:hAnsi="Garamond" w:cs="Arial"/>
          <w:b/>
          <w:sz w:val="22"/>
          <w:szCs w:val="22"/>
        </w:rPr>
        <w:t xml:space="preserve"> CHE</w:t>
      </w:r>
    </w:p>
    <w:p w14:paraId="6AAFBA72" w14:textId="77777777" w:rsidR="000D5C82" w:rsidRPr="00F30D27" w:rsidRDefault="000D5C82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47EC71CD" w14:textId="614BD4E5" w:rsidR="00947EE4" w:rsidRPr="00F30D27" w:rsidRDefault="00947EE4" w:rsidP="006F4FE4">
      <w:pPr>
        <w:pStyle w:val="00elencotratto"/>
        <w:numPr>
          <w:ilvl w:val="0"/>
          <w:numId w:val="46"/>
        </w:numPr>
        <w:spacing w:after="240" w:line="276" w:lineRule="auto"/>
        <w:ind w:left="568" w:hanging="425"/>
      </w:pPr>
      <w:r w:rsidRPr="00F30D27">
        <w:lastRenderedPageBreak/>
        <w:t xml:space="preserve">a seguito di Gara </w:t>
      </w:r>
      <w:r w:rsidR="007822A7" w:rsidRPr="00F30D27">
        <w:t>(</w:t>
      </w:r>
      <w:r w:rsidR="006F1697" w:rsidRPr="00F30D27">
        <w:t xml:space="preserve">o </w:t>
      </w:r>
      <w:r w:rsidR="00FD2F07" w:rsidRPr="00F30D27">
        <w:t>altra procedura equivalente</w:t>
      </w:r>
      <w:r w:rsidR="007822A7" w:rsidRPr="00F30D27">
        <w:t>)</w:t>
      </w:r>
      <w:r w:rsidR="006F1697" w:rsidRPr="00F30D27">
        <w:t xml:space="preserve"> </w:t>
      </w:r>
      <w:r w:rsidR="00146C6B" w:rsidRPr="00F30D27">
        <w:t>CIG</w:t>
      </w:r>
      <w:r w:rsidRPr="00F30D27">
        <w:t xml:space="preserve"> n.</w:t>
      </w:r>
      <w:r w:rsidR="007B6BAD" w:rsidRPr="00F30D27">
        <w:rPr>
          <w:rFonts w:eastAsia="Arial"/>
          <w:color w:val="000000"/>
        </w:rPr>
        <w:t xml:space="preserve"> _</w:t>
      </w:r>
      <w:r w:rsidR="00B72B8E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, in data </w:t>
      </w:r>
      <w:r w:rsidR="00684409" w:rsidRPr="00F30D27">
        <w:t>___</w:t>
      </w:r>
      <w:r w:rsidR="000D5C82" w:rsidRPr="00F30D27">
        <w:t>_</w:t>
      </w:r>
      <w:r w:rsidR="00684409" w:rsidRPr="00F30D27">
        <w:t>_</w:t>
      </w:r>
      <w:r w:rsidR="000D5C82" w:rsidRPr="00F30D27">
        <w:t>_</w:t>
      </w:r>
      <w:r w:rsidR="00684409" w:rsidRPr="00F30D27">
        <w:t>__</w:t>
      </w:r>
      <w:r w:rsidR="007B6BAD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</w:t>
      </w:r>
      <w:r w:rsidR="00B72B8E" w:rsidRPr="00F30D27">
        <w:rPr>
          <w:rFonts w:eastAsia="Arial"/>
          <w:color w:val="000000"/>
        </w:rPr>
        <w:t>__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 è stato stipulato</w:t>
      </w:r>
      <w:r w:rsidR="000D5C82" w:rsidRPr="00F30D27">
        <w:t>/a</w:t>
      </w:r>
      <w:r w:rsidRPr="00F30D27">
        <w:t xml:space="preserve"> </w:t>
      </w:r>
      <w:r w:rsidR="00F65A9F" w:rsidRPr="00F30D27">
        <w:t>la</w:t>
      </w:r>
      <w:r w:rsidR="006D3179" w:rsidRPr="00F30D27">
        <w:t xml:space="preserve"> Convenzione/</w:t>
      </w:r>
      <w:r w:rsidRPr="00F30D27">
        <w:t xml:space="preserve">l’Accordo Quadro </w:t>
      </w:r>
      <w:r w:rsidR="009049F6" w:rsidRPr="00F30D27">
        <w:rPr>
          <w:rFonts w:eastAsia="Arial"/>
          <w:i/>
          <w:color w:val="000000"/>
        </w:rPr>
        <w:t>[lasciare solo riferimento pertinente]</w:t>
      </w:r>
      <w:r w:rsidR="002E5BF6" w:rsidRPr="00F30D27">
        <w:t xml:space="preserve"> </w:t>
      </w:r>
      <w:r w:rsidRPr="00F30D27">
        <w:t xml:space="preserve">n. </w:t>
      </w:r>
      <w:r w:rsidR="006D3179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 xml:space="preserve"> </w:t>
      </w:r>
      <w:r w:rsidRPr="00F30D27">
        <w:t xml:space="preserve">tra </w:t>
      </w:r>
      <w:r w:rsidR="00A02C93" w:rsidRPr="00F30D27">
        <w:t>_____</w:t>
      </w:r>
      <w:r w:rsidR="00684409" w:rsidRPr="00F30D27">
        <w:t>________</w:t>
      </w:r>
      <w:r w:rsidR="000D5C82" w:rsidRPr="00F30D27">
        <w:t>_____</w:t>
      </w:r>
      <w:r w:rsidR="00684409" w:rsidRPr="00F30D27">
        <w:t>_</w:t>
      </w:r>
      <w:r w:rsidR="00A02C93" w:rsidRPr="00F30D27">
        <w:t>__</w:t>
      </w:r>
      <w:r w:rsidR="00684409" w:rsidRPr="00F30D27">
        <w:t xml:space="preserve"> (di seguito Committente)</w:t>
      </w:r>
      <w:r w:rsidRPr="00F30D27">
        <w:t xml:space="preserve"> e 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____</w:t>
      </w:r>
      <w:r w:rsidR="00684409" w:rsidRPr="00F30D27">
        <w:rPr>
          <w:rFonts w:eastAsia="Arial"/>
          <w:color w:val="000000"/>
        </w:rPr>
        <w:t>__________</w:t>
      </w:r>
      <w:r w:rsidR="006D3179" w:rsidRPr="00F30D27">
        <w:rPr>
          <w:rFonts w:eastAsia="Arial"/>
          <w:color w:val="000000"/>
        </w:rPr>
        <w:t>__</w:t>
      </w:r>
      <w:r w:rsidR="000137E1" w:rsidRPr="00F30D27">
        <w:rPr>
          <w:rFonts w:eastAsia="Arial"/>
          <w:color w:val="000000"/>
        </w:rPr>
        <w:t xml:space="preserve"> </w:t>
      </w:r>
      <w:r w:rsidR="000137E1" w:rsidRPr="00F30D27">
        <w:t>(di seguito Appaltatore)</w:t>
      </w:r>
      <w:r w:rsidR="004A57C6" w:rsidRPr="00F30D27">
        <w:t>;</w:t>
      </w:r>
    </w:p>
    <w:p w14:paraId="619B6EDA" w14:textId="081C0069" w:rsidR="005C6830" w:rsidRPr="00F30D27" w:rsidRDefault="005C6830" w:rsidP="006F4FE4">
      <w:pPr>
        <w:pStyle w:val="00elencotratto"/>
        <w:numPr>
          <w:ilvl w:val="0"/>
          <w:numId w:val="46"/>
        </w:numPr>
        <w:spacing w:after="240" w:line="276" w:lineRule="auto"/>
        <w:ind w:left="568" w:hanging="425"/>
      </w:pPr>
      <w:r w:rsidRPr="00F30D27">
        <w:t xml:space="preserve">in data </w:t>
      </w:r>
      <w:r w:rsidR="004557DC" w:rsidRPr="00F30D27">
        <w:rPr>
          <w:rFonts w:eastAsia="Arial"/>
          <w:color w:val="000000"/>
        </w:rPr>
        <w:t>___</w:t>
      </w:r>
      <w:r w:rsidR="00684409" w:rsidRPr="00F30D27">
        <w:rPr>
          <w:rFonts w:eastAsia="Arial"/>
          <w:color w:val="000000"/>
        </w:rPr>
        <w:t>_________</w:t>
      </w:r>
      <w:r w:rsidR="004557DC" w:rsidRPr="00F30D27">
        <w:rPr>
          <w:rFonts w:eastAsia="Arial"/>
          <w:color w:val="000000"/>
        </w:rPr>
        <w:t xml:space="preserve"> </w:t>
      </w:r>
      <w:r w:rsidRPr="00F30D27">
        <w:t xml:space="preserve">è stato </w:t>
      </w:r>
      <w:r w:rsidR="00502505" w:rsidRPr="00F30D27">
        <w:t>sottoscritto il</w:t>
      </w:r>
      <w:r w:rsidRPr="00F30D27">
        <w:t xml:space="preserve"> </w:t>
      </w:r>
      <w:r w:rsidR="00146C6B" w:rsidRPr="00F30D27">
        <w:t>Contratto/</w:t>
      </w:r>
      <w:r w:rsidRPr="00F30D27">
        <w:t xml:space="preserve">Contratto Applicativo </w:t>
      </w:r>
      <w:r w:rsidR="000D5C82" w:rsidRPr="00F30D27">
        <w:t xml:space="preserve">n. </w:t>
      </w:r>
      <w:r w:rsidR="004557DC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__________</w:t>
      </w:r>
      <w:r w:rsidR="004557DC" w:rsidRPr="00F30D27">
        <w:rPr>
          <w:rFonts w:eastAsia="Arial"/>
          <w:color w:val="000000"/>
        </w:rPr>
        <w:t xml:space="preserve">__ </w:t>
      </w:r>
      <w:r w:rsidRPr="00F30D27">
        <w:t xml:space="preserve">per l’esecuzione in appalto di attività di </w:t>
      </w:r>
      <w:r w:rsidR="00684409" w:rsidRPr="00F30D27">
        <w:t>_________________________________________</w:t>
      </w:r>
      <w:r w:rsidR="00B72B8E" w:rsidRPr="00F30D27">
        <w:rPr>
          <w:rFonts w:eastAsia="Arial"/>
          <w:color w:val="000000"/>
        </w:rPr>
        <w:t>__</w:t>
      </w:r>
      <w:r w:rsidR="00502505" w:rsidRPr="00F30D27">
        <w:rPr>
          <w:rFonts w:eastAsia="Arial"/>
          <w:color w:val="000000"/>
        </w:rPr>
        <w:t>____</w:t>
      </w:r>
      <w:r w:rsidR="00B72B8E" w:rsidRPr="00F30D27">
        <w:rPr>
          <w:rFonts w:eastAsia="Arial"/>
          <w:color w:val="000000"/>
        </w:rPr>
        <w:t>_</w:t>
      </w:r>
      <w:r w:rsidRPr="00F30D27">
        <w:t>;</w:t>
      </w:r>
    </w:p>
    <w:p w14:paraId="32059DF8" w14:textId="5D395FB7" w:rsidR="00FD2F07" w:rsidRPr="00F30D27" w:rsidRDefault="005C6830" w:rsidP="006F4FE4">
      <w:pPr>
        <w:pStyle w:val="00elencotratto"/>
        <w:numPr>
          <w:ilvl w:val="0"/>
          <w:numId w:val="46"/>
        </w:numPr>
        <w:spacing w:after="240" w:line="276" w:lineRule="auto"/>
        <w:ind w:left="568" w:hanging="425"/>
      </w:pPr>
      <w:bookmarkStart w:id="0" w:name="OLE_LINK1"/>
      <w:bookmarkStart w:id="1" w:name="OLE_LINK2"/>
      <w:r w:rsidRPr="00F30D27">
        <w:t>s</w:t>
      </w:r>
      <w:r w:rsidR="00AB5D8B" w:rsidRPr="00F30D27">
        <w:t>econdo quanto previsto dal PNRR</w:t>
      </w:r>
      <w:r w:rsidR="000B4FB3" w:rsidRPr="00F30D27">
        <w:t xml:space="preserve">, l’intervento è inserito nella Missione </w:t>
      </w:r>
      <w:r w:rsidR="00B72B8E" w:rsidRPr="00F30D27">
        <w:t>2</w:t>
      </w:r>
      <w:r w:rsidR="000B4FB3" w:rsidRPr="00F30D27">
        <w:t xml:space="preserve"> Componente </w:t>
      </w:r>
      <w:r w:rsidR="00146C6B" w:rsidRPr="00F30D27">
        <w:t>2</w:t>
      </w:r>
      <w:r w:rsidR="000B4FB3" w:rsidRPr="00F30D27">
        <w:t xml:space="preserve"> </w:t>
      </w:r>
      <w:r w:rsidR="00146C6B" w:rsidRPr="00F30D27">
        <w:t xml:space="preserve">– Investimento </w:t>
      </w:r>
      <w:r w:rsidR="00B72B8E" w:rsidRPr="00F30D27">
        <w:t>4</w:t>
      </w:r>
      <w:r w:rsidR="00146C6B" w:rsidRPr="00F30D27">
        <w:t>.</w:t>
      </w:r>
      <w:r w:rsidR="00DD4375">
        <w:t>4.</w:t>
      </w:r>
      <w:r w:rsidR="00B72B8E" w:rsidRPr="00F30D27">
        <w:t>1</w:t>
      </w:r>
      <w:r w:rsidR="00146C6B" w:rsidRPr="00F30D27">
        <w:t xml:space="preserve"> </w:t>
      </w:r>
      <w:r w:rsidR="00B72B8E" w:rsidRPr="00F30D27">
        <w:t xml:space="preserve">– </w:t>
      </w:r>
      <w:r w:rsidR="00DD4375">
        <w:t>Potenziamento del parco autobus regionale per il trasporto pubblico con autobus a zero emissioni</w:t>
      </w:r>
      <w:r w:rsidR="000B4FB3" w:rsidRPr="00F30D27">
        <w:t>;</w:t>
      </w:r>
    </w:p>
    <w:p w14:paraId="2555110F" w14:textId="77777777" w:rsidR="00F30D27" w:rsidRPr="00F30D27" w:rsidRDefault="00F30D27" w:rsidP="00F30D27">
      <w:pPr>
        <w:pStyle w:val="Testodelblocco"/>
        <w:spacing w:before="12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630086B1" w14:textId="4BA8C9DD" w:rsidR="00314C00" w:rsidRPr="00F30D27" w:rsidRDefault="00A83D14" w:rsidP="00F30D27">
      <w:pPr>
        <w:pStyle w:val="Testodelblocco"/>
        <w:spacing w:before="12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TUTTO CI</w:t>
      </w:r>
      <w:r w:rsidR="00716AF1" w:rsidRPr="00F30D27">
        <w:rPr>
          <w:rFonts w:ascii="Garamond" w:hAnsi="Garamond" w:cs="Arial"/>
          <w:b/>
          <w:sz w:val="22"/>
          <w:szCs w:val="22"/>
        </w:rPr>
        <w:t>O’ PREMESSO,</w:t>
      </w:r>
    </w:p>
    <w:p w14:paraId="47812A2E" w14:textId="77777777" w:rsidR="00314C00" w:rsidRPr="00F30D27" w:rsidRDefault="00314C00" w:rsidP="00F30D27">
      <w:pPr>
        <w:pStyle w:val="00elencotratto"/>
        <w:numPr>
          <w:ilvl w:val="0"/>
          <w:numId w:val="0"/>
        </w:numPr>
        <w:spacing w:line="276" w:lineRule="auto"/>
      </w:pPr>
    </w:p>
    <w:p w14:paraId="64B60D00" w14:textId="5061322F" w:rsidR="00FF55C9" w:rsidRPr="00F30D27" w:rsidRDefault="00FF55C9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Il sottoscritto _____________, in qualità di Legale Rappresentante del Soggetto Attuatore di I livello,</w:t>
      </w:r>
    </w:p>
    <w:p w14:paraId="371DB382" w14:textId="71204670" w:rsidR="00FF55C9" w:rsidRPr="00F30D27" w:rsidRDefault="00FF55C9" w:rsidP="00F30D27">
      <w:pPr>
        <w:pStyle w:val="00elencotratto"/>
        <w:numPr>
          <w:ilvl w:val="0"/>
          <w:numId w:val="0"/>
        </w:numPr>
        <w:spacing w:line="276" w:lineRule="auto"/>
        <w:ind w:left="720"/>
        <w:rPr>
          <w:i/>
          <w:iCs/>
        </w:rPr>
      </w:pPr>
      <w:r w:rsidRPr="00F30D27">
        <w:rPr>
          <w:i/>
          <w:iCs/>
        </w:rPr>
        <w:t>oppure</w:t>
      </w:r>
      <w:r w:rsidR="000D5C82" w:rsidRPr="00F30D27">
        <w:rPr>
          <w:i/>
          <w:iCs/>
        </w:rPr>
        <w:t>, in alternativa</w:t>
      </w:r>
    </w:p>
    <w:p w14:paraId="4C940CF8" w14:textId="5A2C3345" w:rsidR="002E6A76" w:rsidRPr="00F30D27" w:rsidRDefault="00FF55C9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 livello (ed eventualmente il sottoscritto RUP/Dirigente del Soggetto Attuatore di II livello o del Soggetto Intermediario), nominato ____________________ (Qualifica/Incarico) con _____________ (</w:t>
      </w:r>
      <w:r w:rsidRPr="00F30D27">
        <w:rPr>
          <w:i/>
          <w:iCs/>
        </w:rPr>
        <w:t>delibera/determina/atto di delega comprovante i poteri gestionali a lui conferiti con riferimento all’attuazione del Programma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Missione </w:t>
      </w:r>
      <w:r w:rsidR="00B72B8E" w:rsidRPr="00F30D27">
        <w:t>2</w:t>
      </w:r>
      <w:r w:rsidRPr="00F30D27">
        <w:t xml:space="preserve"> Componente 2 – Investimento </w:t>
      </w:r>
      <w:r w:rsidR="00DD4375" w:rsidRPr="00F30D27">
        <w:t>4.</w:t>
      </w:r>
      <w:r w:rsidR="00DD4375">
        <w:t>4.</w:t>
      </w:r>
      <w:r w:rsidR="00DD4375" w:rsidRPr="00F30D27">
        <w:t xml:space="preserve">1 – </w:t>
      </w:r>
      <w:r w:rsidR="00DD4375">
        <w:t>Potenziamento del parco autobus regionale per il trasporto pubblico con autobus a zero emissioni</w:t>
      </w:r>
      <w:r w:rsidR="00DD4375" w:rsidRPr="00F30D27">
        <w:t>;</w:t>
      </w:r>
    </w:p>
    <w:p w14:paraId="58C66A07" w14:textId="4EDE7784" w:rsidR="00B72B8E" w:rsidRPr="00F30D27" w:rsidRDefault="00B72B8E" w:rsidP="00F30D27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6A3117CB" w14:textId="07E62656" w:rsidR="00DB440D" w:rsidRPr="00F30D27" w:rsidRDefault="002E6A7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Direttore dei Lavori</w:t>
      </w:r>
      <w:r w:rsidR="00BB70C9" w:rsidRPr="00F30D27">
        <w:t xml:space="preserve"> con riferimento all’inter</w:t>
      </w:r>
      <w:r w:rsidRPr="00F30D27">
        <w:t>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B72B8E" w:rsidRPr="00F30D27">
        <w:t xml:space="preserve">Missione 2 Componente 2 – Investimento </w:t>
      </w:r>
      <w:r w:rsidR="00DD4375" w:rsidRPr="00F30D27">
        <w:t>4.</w:t>
      </w:r>
      <w:r w:rsidR="00DD4375">
        <w:t>4.</w:t>
      </w:r>
      <w:r w:rsidR="00DD4375" w:rsidRPr="00F30D27">
        <w:t xml:space="preserve">1 – </w:t>
      </w:r>
      <w:r w:rsidR="00DD4375">
        <w:t>Potenziamento del parco autobus regionale per il trasporto pubblico con autobus a zero emissioni</w:t>
      </w:r>
      <w:r w:rsidR="00DD4375" w:rsidRPr="00F30D27">
        <w:t>;</w:t>
      </w:r>
    </w:p>
    <w:p w14:paraId="1100C695" w14:textId="1A581E0F" w:rsidR="00DB440D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7CD2DA8D" w14:textId="6258404E" w:rsidR="00A02C93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 xml:space="preserve">Il sottoscritto _____________, in qualità di </w:t>
      </w:r>
      <w:r w:rsidR="00BB70C9" w:rsidRPr="00F30D27">
        <w:t>Legale Rappresentante dell’</w:t>
      </w:r>
      <w:r w:rsidRPr="00F30D27">
        <w:t>Impresa esecutrice</w:t>
      </w:r>
      <w:r w:rsidR="00BB70C9" w:rsidRPr="00F30D27">
        <w:t xml:space="preserve"> </w:t>
      </w:r>
      <w:r w:rsidRPr="00F30D27">
        <w:t>dell’intervento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B72B8E" w:rsidRPr="00F30D27">
        <w:t xml:space="preserve">Missione 2 Componente 2 – Investimento </w:t>
      </w:r>
      <w:r w:rsidR="00DD4375" w:rsidRPr="00F30D27">
        <w:t>4.</w:t>
      </w:r>
      <w:r w:rsidR="00DD4375">
        <w:t>4.</w:t>
      </w:r>
      <w:r w:rsidR="00DD4375" w:rsidRPr="00F30D27">
        <w:t xml:space="preserve">1 – </w:t>
      </w:r>
      <w:r w:rsidR="00DD4375">
        <w:t>Potenziamento del parco autobus regionale per il trasporto pubblico con autobus a zero emissioni</w:t>
      </w:r>
      <w:r w:rsidR="00DD4375" w:rsidRPr="00F30D27">
        <w:t>;</w:t>
      </w:r>
    </w:p>
    <w:p w14:paraId="4370213A" w14:textId="77777777" w:rsidR="00A02C93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</w:pPr>
    </w:p>
    <w:p w14:paraId="2FEFFB4B" w14:textId="69AF9C01" w:rsidR="000C7106" w:rsidRPr="00F30D27" w:rsidRDefault="000C710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ciascuno per la parte di rispettiva competenza,</w:t>
      </w:r>
    </w:p>
    <w:p w14:paraId="119D9D68" w14:textId="77777777" w:rsidR="004E34B3" w:rsidRPr="00F30D27" w:rsidRDefault="004E34B3" w:rsidP="00F30D27">
      <w:pPr>
        <w:pStyle w:val="00elencotratto"/>
        <w:numPr>
          <w:ilvl w:val="0"/>
          <w:numId w:val="0"/>
        </w:numPr>
        <w:spacing w:before="120" w:after="120" w:line="276" w:lineRule="auto"/>
        <w:rPr>
          <w:strike/>
        </w:rPr>
      </w:pPr>
    </w:p>
    <w:bookmarkEnd w:id="0"/>
    <w:bookmarkEnd w:id="1"/>
    <w:p w14:paraId="64DD1B06" w14:textId="5B8DFD10" w:rsidR="00E15C89" w:rsidRPr="00F30D27" w:rsidRDefault="00123676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ATTESTANO</w:t>
      </w:r>
      <w:r w:rsidR="0073616C" w:rsidRPr="00F30D27">
        <w:rPr>
          <w:rFonts w:ascii="Garamond" w:hAnsi="Garamond" w:cs="Arial"/>
          <w:b/>
          <w:sz w:val="22"/>
          <w:szCs w:val="22"/>
        </w:rPr>
        <w:t xml:space="preserve"> </w:t>
      </w:r>
      <w:r w:rsidR="007457E3" w:rsidRPr="00F30D27">
        <w:rPr>
          <w:rFonts w:ascii="Garamond" w:hAnsi="Garamond" w:cs="Arial"/>
          <w:b/>
          <w:sz w:val="22"/>
          <w:szCs w:val="22"/>
        </w:rPr>
        <w:t>QUANTO SEGUE:</w:t>
      </w:r>
    </w:p>
    <w:p w14:paraId="43DE7113" w14:textId="77777777" w:rsidR="00B72B8E" w:rsidRPr="00F30D27" w:rsidRDefault="00B72B8E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2FC69861" w14:textId="437456E4" w:rsidR="00E15C89" w:rsidRPr="00F30D27" w:rsidRDefault="00E15C89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>l’</w:t>
      </w:r>
      <w:r w:rsidR="009F4EEB" w:rsidRPr="00F30D27">
        <w:t>in</w:t>
      </w:r>
      <w:r w:rsidR="007F7AEE" w:rsidRPr="00F30D27">
        <w:t>tervento realizzato</w:t>
      </w:r>
      <w:r w:rsidR="009F4EEB" w:rsidRPr="00F30D27">
        <w:t xml:space="preserve"> è in linea con la descrizione della </w:t>
      </w:r>
      <w:r w:rsidR="00B72B8E" w:rsidRPr="00F30D27">
        <w:t>M</w:t>
      </w:r>
      <w:r w:rsidR="009F4EEB" w:rsidRPr="00F30D27">
        <w:t>isura M</w:t>
      </w:r>
      <w:r w:rsidR="00B72B8E" w:rsidRPr="00F30D27">
        <w:t>2</w:t>
      </w:r>
      <w:r w:rsidR="005E7BDA" w:rsidRPr="00F30D27">
        <w:t>C2</w:t>
      </w:r>
      <w:r w:rsidR="00B72B8E" w:rsidRPr="00F30D27">
        <w:t xml:space="preserve"> I.4.</w:t>
      </w:r>
      <w:r w:rsidR="00DD4375">
        <w:t>4.</w:t>
      </w:r>
      <w:r w:rsidR="00B72B8E" w:rsidRPr="00F30D27">
        <w:t xml:space="preserve">1 e, nello specifico, del </w:t>
      </w:r>
      <w:r w:rsidR="00B72B8E" w:rsidRPr="00F30D27">
        <w:rPr>
          <w:i/>
          <w:iCs/>
        </w:rPr>
        <w:t>target</w:t>
      </w:r>
      <w:r w:rsidR="00B72B8E" w:rsidRPr="00F30D27">
        <w:t xml:space="preserve"> M2C2-3</w:t>
      </w:r>
      <w:r w:rsidR="00DD4375">
        <w:t>5</w:t>
      </w:r>
      <w:r w:rsidR="00DD4375" w:rsidRPr="00DD4375">
        <w:rPr>
          <w:i/>
          <w:iCs/>
        </w:rPr>
        <w:t>ter</w:t>
      </w:r>
      <w:r w:rsidR="001E05F1" w:rsidRPr="006F4FE4">
        <w:rPr>
          <w:i/>
          <w:iCs/>
        </w:rPr>
        <w:t xml:space="preserve"> </w:t>
      </w:r>
      <w:r w:rsidR="001E05F1" w:rsidRPr="00F30D27">
        <w:t>e con le disposizioni previste dallo specifico decreto di assegnazione delle risorse o altro atto amministrativo</w:t>
      </w:r>
      <w:r w:rsidR="00684409" w:rsidRPr="00F30D27">
        <w:t xml:space="preserve"> relativo</w:t>
      </w:r>
    </w:p>
    <w:p w14:paraId="7C664FBC" w14:textId="3F31390C" w:rsidR="001E05F1" w:rsidRPr="00F30D27" w:rsidRDefault="00780AAC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lastRenderedPageBreak/>
        <w:t>i</w:t>
      </w:r>
      <w:r w:rsidR="00B72B8E" w:rsidRPr="00F30D27">
        <w:t>l suddetto</w:t>
      </w:r>
      <w:r w:rsidRPr="00F30D27">
        <w:t xml:space="preserve"> </w:t>
      </w:r>
      <w:r w:rsidR="00B72B8E" w:rsidRPr="00F30D27">
        <w:rPr>
          <w:i/>
          <w:iCs/>
        </w:rPr>
        <w:t>t</w:t>
      </w:r>
      <w:r w:rsidRPr="00F30D27">
        <w:rPr>
          <w:i/>
          <w:iCs/>
        </w:rPr>
        <w:t>arget</w:t>
      </w:r>
      <w:r w:rsidR="001E05F1" w:rsidRPr="00F30D27">
        <w:rPr>
          <w:i/>
          <w:iCs/>
        </w:rPr>
        <w:t xml:space="preserve"> </w:t>
      </w:r>
      <w:r w:rsidR="001E05F1" w:rsidRPr="00F30D27">
        <w:t>è stato raggiunto</w:t>
      </w:r>
      <w:r w:rsidRPr="00F30D27">
        <w:t xml:space="preserve"> </w:t>
      </w:r>
      <w:r w:rsidR="00B72B8E" w:rsidRPr="00F30D27">
        <w:t>mediante l</w:t>
      </w:r>
      <w:r w:rsidR="00DD4375">
        <w:t xml:space="preserve">’installazione </w:t>
      </w:r>
      <w:r w:rsidR="00B72B8E" w:rsidRPr="00F30D27">
        <w:t>di n.</w:t>
      </w:r>
      <w:r w:rsidR="00684409" w:rsidRPr="00F30D27">
        <w:t xml:space="preserve"> </w:t>
      </w:r>
      <w:r w:rsidR="00B72B8E" w:rsidRPr="00F30D27">
        <w:t>__</w:t>
      </w:r>
      <w:r w:rsidR="00684409" w:rsidRPr="00F30D27">
        <w:t>_</w:t>
      </w:r>
      <w:r w:rsidR="00B72B8E" w:rsidRPr="00F30D27">
        <w:t xml:space="preserve">___ </w:t>
      </w:r>
      <w:r w:rsidR="00DD4375">
        <w:t>punti di ricarica</w:t>
      </w:r>
      <w:r w:rsidR="00B72B8E" w:rsidRPr="00F30D27">
        <w:t xml:space="preserve">, </w:t>
      </w:r>
      <w:r w:rsidR="001E05F1" w:rsidRPr="00F30D27">
        <w:t>calcolati secondo le modalità previste nel documento “</w:t>
      </w:r>
      <w:r w:rsidR="002D11F5" w:rsidRPr="00F30D27">
        <w:rPr>
          <w:rFonts w:cs="Times New Roman"/>
          <w:i/>
          <w:iCs/>
          <w:color w:val="000000"/>
          <w:lang w:eastAsia="it-IT"/>
        </w:rPr>
        <w:t>Vademecum operativo rivolto ai soggetti attuatori per la rendicontazione del target PNRR M2C2-</w:t>
      </w:r>
      <w:r w:rsidR="00DD4375">
        <w:rPr>
          <w:rFonts w:cs="Times New Roman"/>
          <w:i/>
          <w:iCs/>
          <w:color w:val="000000"/>
          <w:lang w:eastAsia="it-IT"/>
        </w:rPr>
        <w:t>35 ed M2C2-35ter</w:t>
      </w:r>
      <w:r w:rsidR="001E05F1" w:rsidRPr="00F30D27">
        <w:t>”</w:t>
      </w:r>
    </w:p>
    <w:p w14:paraId="67D1B99A" w14:textId="5D0014BC" w:rsidR="00B72B8E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il raggiungimento del </w:t>
      </w:r>
      <w:r w:rsidRPr="00F30D27">
        <w:rPr>
          <w:i/>
          <w:iCs/>
        </w:rPr>
        <w:t xml:space="preserve">target </w:t>
      </w:r>
      <w:r w:rsidRPr="00F30D27">
        <w:t xml:space="preserve">è </w:t>
      </w:r>
      <w:r w:rsidR="00B72B8E" w:rsidRPr="00F30D27">
        <w:t>comprovat</w:t>
      </w:r>
      <w:r w:rsidRPr="00F30D27">
        <w:t>o</w:t>
      </w:r>
      <w:r w:rsidR="00B72B8E" w:rsidRPr="00F30D27">
        <w:t xml:space="preserve"> da</w:t>
      </w:r>
      <w:r w:rsidRPr="00F30D27">
        <w:t>l</w:t>
      </w:r>
      <w:r w:rsidR="00B72B8E" w:rsidRPr="00F30D27">
        <w:t xml:space="preserve"> </w:t>
      </w:r>
      <w:r w:rsidR="00DD4375">
        <w:t>C</w:t>
      </w:r>
      <w:r w:rsidR="00B72B8E" w:rsidRPr="00F30D27">
        <w:t>ertificato di ultimazione lavori</w:t>
      </w:r>
      <w:r w:rsidR="00DD4375">
        <w:t xml:space="preserve"> / Certificato di installazione</w:t>
      </w:r>
      <w:r w:rsidR="00B72B8E" w:rsidRPr="00F30D27">
        <w:t xml:space="preserve"> </w:t>
      </w:r>
      <w:r w:rsidR="00684409" w:rsidRPr="00F30D27">
        <w:t xml:space="preserve">n._____________ del _____________ e, laddove già disponibile, con il certificato di regolare esecuzione o il certificato di collaudo </w:t>
      </w:r>
      <w:r w:rsidR="00B72B8E" w:rsidRPr="00F30D27">
        <w:rPr>
          <w:rFonts w:eastAsia="Arial"/>
          <w:i/>
          <w:color w:val="000000"/>
        </w:rPr>
        <w:t xml:space="preserve">[lasciare solo riferimento pertinente] </w:t>
      </w:r>
      <w:r w:rsidR="00B72B8E" w:rsidRPr="00F30D27">
        <w:t>n._</w:t>
      </w:r>
      <w:r w:rsidR="00684409" w:rsidRPr="00F30D27">
        <w:t>______</w:t>
      </w:r>
      <w:r w:rsidR="00B72B8E" w:rsidRPr="00F30D27">
        <w:t>____ del _________</w:t>
      </w:r>
      <w:r w:rsidR="00684409" w:rsidRPr="00F30D27">
        <w:t>__</w:t>
      </w:r>
      <w:r w:rsidR="00B72B8E" w:rsidRPr="00F30D27">
        <w:t>_</w:t>
      </w:r>
      <w:r w:rsidR="0018147E" w:rsidRPr="00F30D27">
        <w:t>___</w:t>
      </w:r>
    </w:p>
    <w:p w14:paraId="7B4B6899" w14:textId="117C3A48" w:rsidR="00DD4375" w:rsidRPr="00DD4375" w:rsidRDefault="00DD4375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  <w:rPr>
          <w:strike/>
        </w:rPr>
      </w:pPr>
      <w:r>
        <w:t xml:space="preserve">L’installazione dei suddetti </w:t>
      </w:r>
      <w:r w:rsidRPr="00DD4375">
        <w:t xml:space="preserve">punti di ricarica ha comportato un nuovo contratto di connessione / un contratto di fornitura supplementare di energia </w:t>
      </w:r>
      <w:r w:rsidR="006F4FE4" w:rsidRPr="006F4FE4">
        <w:rPr>
          <w:i/>
          <w:iCs/>
        </w:rPr>
        <w:t>[lasciare solo riferimento pertinente]</w:t>
      </w:r>
      <w:r>
        <w:t xml:space="preserve"> </w:t>
      </w:r>
      <w:r w:rsidR="00DA29ED">
        <w:t>n._________ del ______________</w:t>
      </w:r>
    </w:p>
    <w:p w14:paraId="35A60B00" w14:textId="16028F98" w:rsidR="00630D0F" w:rsidRPr="00F30D27" w:rsidRDefault="00DA4940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  <w:rPr>
          <w:strike/>
        </w:rPr>
      </w:pPr>
      <w:r w:rsidRPr="00F30D27">
        <w:t>i lavori</w:t>
      </w:r>
      <w:r w:rsidR="00B05CC0" w:rsidRPr="00F30D27">
        <w:t xml:space="preserve"> </w:t>
      </w:r>
      <w:r w:rsidR="00630D0F" w:rsidRPr="00F30D27">
        <w:t xml:space="preserve">risultano eseguiti in conformità </w:t>
      </w:r>
      <w:r w:rsidR="000D54E7" w:rsidRPr="00F30D27">
        <w:t>alle disposizioni contrattuali e alla normativa di riferimento applicabile</w:t>
      </w:r>
    </w:p>
    <w:p w14:paraId="35D7825D" w14:textId="662DBC4A" w:rsidR="00C11E48" w:rsidRPr="00F30D27" w:rsidRDefault="003447F7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 lavori </w:t>
      </w:r>
      <w:r w:rsidR="00DA4940" w:rsidRPr="00F30D27">
        <w:t xml:space="preserve">sono stati eseguiti </w:t>
      </w:r>
      <w:r w:rsidRPr="00F30D27">
        <w:t>nel rispetto del principio DNSH, così come evidenziato nella</w:t>
      </w:r>
      <w:r w:rsidR="00276670" w:rsidRPr="00F30D27">
        <w:t xml:space="preserve"> </w:t>
      </w:r>
      <w:r w:rsidR="00276670" w:rsidRPr="00CF59ED">
        <w:t>Relazione di Sintesi</w:t>
      </w:r>
      <w:r w:rsidRPr="00CF59ED">
        <w:t xml:space="preserve"> </w:t>
      </w:r>
      <w:r w:rsidR="00684409" w:rsidRPr="00CF59ED">
        <w:t>DNSH ex post</w:t>
      </w:r>
      <w:r w:rsidR="00684409" w:rsidRPr="00F30D27">
        <w:t xml:space="preserve"> e </w:t>
      </w:r>
      <w:r w:rsidR="00276670" w:rsidRPr="00F30D27">
        <w:t>d</w:t>
      </w:r>
      <w:r w:rsidR="00684409" w:rsidRPr="00F30D27">
        <w:t>a</w:t>
      </w:r>
      <w:r w:rsidR="00276670" w:rsidRPr="00F30D27">
        <w:t xml:space="preserve">lle </w:t>
      </w:r>
      <w:r w:rsidRPr="00F30D27">
        <w:rPr>
          <w:i/>
          <w:iCs/>
        </w:rPr>
        <w:t>Checklist</w:t>
      </w:r>
      <w:r w:rsidRPr="00F30D27">
        <w:t xml:space="preserve"> DNSH</w:t>
      </w:r>
      <w:r w:rsidR="00276670" w:rsidRPr="00F30D27">
        <w:t xml:space="preserve"> </w:t>
      </w:r>
      <w:r w:rsidR="00684409" w:rsidRPr="00F30D27">
        <w:t>relative alla Misura in oggetto</w:t>
      </w:r>
    </w:p>
    <w:p w14:paraId="32136D00" w14:textId="50AE0507" w:rsidR="001E05F1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l’intervento contribuisce </w:t>
      </w:r>
      <w:r w:rsidR="00B754D0" w:rsidRPr="00F30D27">
        <w:t>agli obiettivi in materia di cambiamenti climatici</w:t>
      </w:r>
      <w:r w:rsidRPr="00F30D27">
        <w:rPr>
          <w:i/>
          <w:iCs/>
        </w:rPr>
        <w:t xml:space="preserve"> </w:t>
      </w:r>
      <w:r w:rsidRPr="00F30D27">
        <w:t xml:space="preserve">in linea con </w:t>
      </w:r>
      <w:r w:rsidR="00B754D0" w:rsidRPr="00F30D27">
        <w:t>quanto previsto dal</w:t>
      </w:r>
      <w:r w:rsidRPr="00F30D27">
        <w:t>l’Allegato VI del Regolamento (UE) 2021</w:t>
      </w:r>
      <w:r w:rsidR="00B754D0" w:rsidRPr="00F30D27">
        <w:t>/241</w:t>
      </w:r>
      <w:r w:rsidRPr="00F30D27">
        <w:t xml:space="preserve"> – </w:t>
      </w:r>
      <w:r w:rsidR="00B754D0" w:rsidRPr="00F30D27">
        <w:t>C</w:t>
      </w:r>
      <w:r w:rsidRPr="00F30D27">
        <w:t>ampo di intervento 07</w:t>
      </w:r>
      <w:r w:rsidR="00DD4375">
        <w:t>3</w:t>
      </w:r>
      <w:r w:rsidRPr="00F30D27">
        <w:t xml:space="preserve"> – </w:t>
      </w:r>
      <w:r w:rsidR="00DD4375" w:rsidRPr="00DD4375">
        <w:t>Infrastrutture di trasporto urbano pulito</w:t>
      </w:r>
      <w:r w:rsidR="00DA29ED" w:rsidRPr="006F4FE4">
        <w:rPr>
          <w:rStyle w:val="Rimandonotaapidipagina"/>
          <w:rFonts w:ascii="Garamond" w:hAnsi="Garamond"/>
          <w:sz w:val="20"/>
          <w:szCs w:val="28"/>
        </w:rPr>
        <w:footnoteReference w:id="1"/>
      </w:r>
      <w:r w:rsidR="00DD4375" w:rsidRPr="00DD4375">
        <w:t xml:space="preserve"> </w:t>
      </w:r>
      <w:r w:rsidR="00B754D0" w:rsidRPr="00F30D27">
        <w:t>(</w:t>
      </w:r>
      <w:r w:rsidR="00B754D0" w:rsidRPr="00CF59ED">
        <w:rPr>
          <w:i/>
          <w:iCs/>
        </w:rPr>
        <w:t>tagging</w:t>
      </w:r>
      <w:r w:rsidR="00B754D0" w:rsidRPr="00F30D27">
        <w:t xml:space="preserve"> climatico 100%)</w:t>
      </w:r>
    </w:p>
    <w:p w14:paraId="52E7C733" w14:textId="77777777" w:rsidR="001E05F1" w:rsidRPr="00F30D27" w:rsidRDefault="001E05F1" w:rsidP="00DA29ED">
      <w:pPr>
        <w:pStyle w:val="00elencotratto"/>
        <w:numPr>
          <w:ilvl w:val="0"/>
          <w:numId w:val="0"/>
        </w:numPr>
        <w:spacing w:after="0" w:line="276" w:lineRule="auto"/>
      </w:pPr>
    </w:p>
    <w:p w14:paraId="3570C612" w14:textId="0D40C298" w:rsidR="00BE7A86" w:rsidRPr="00F30D27" w:rsidRDefault="001E05F1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D</w:t>
      </w:r>
      <w:r w:rsidR="00BE7A86" w:rsidRPr="00F30D27">
        <w:t>ichiarano,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 w:rsidRPr="00F30D27">
        <w:t>.</w:t>
      </w:r>
    </w:p>
    <w:p w14:paraId="10E6E32D" w14:textId="77777777" w:rsidR="004E34B3" w:rsidRPr="00F30D27" w:rsidRDefault="004E34B3" w:rsidP="006F4FE4">
      <w:pPr>
        <w:pStyle w:val="00testo"/>
        <w:spacing w:after="0" w:line="276" w:lineRule="auto"/>
      </w:pPr>
    </w:p>
    <w:p w14:paraId="286ADFA2" w14:textId="5E91355E" w:rsidR="005839A1" w:rsidRPr="00F30D27" w:rsidRDefault="005839A1" w:rsidP="00F30D27">
      <w:pPr>
        <w:pStyle w:val="00testo"/>
        <w:spacing w:line="276" w:lineRule="auto"/>
      </w:pPr>
      <w:r w:rsidRPr="00F30D27">
        <w:t xml:space="preserve">Restano salve ed </w:t>
      </w:r>
      <w:r w:rsidR="00DA4940" w:rsidRPr="00F30D27">
        <w:t xml:space="preserve">impregiudicate </w:t>
      </w:r>
      <w:r w:rsidRPr="00F30D27">
        <w:t xml:space="preserve">le determinazioni risultanti </w:t>
      </w:r>
      <w:r w:rsidR="00F409AA" w:rsidRPr="00F30D27">
        <w:t>d</w:t>
      </w:r>
      <w:r w:rsidR="00276670" w:rsidRPr="00F30D27">
        <w:t>a</w:t>
      </w:r>
      <w:r w:rsidR="00F409AA" w:rsidRPr="00F30D27">
        <w:t>l</w:t>
      </w:r>
      <w:r w:rsidR="00F409AA" w:rsidRPr="00F30D27">
        <w:rPr>
          <w:rStyle w:val="ui-provider"/>
        </w:rPr>
        <w:t>le</w:t>
      </w:r>
      <w:r w:rsidR="00FD2F07" w:rsidRPr="00F30D27">
        <w:rPr>
          <w:rStyle w:val="ui-provider"/>
        </w:rPr>
        <w:t xml:space="preserve"> successive</w:t>
      </w:r>
      <w:r w:rsidR="00F409AA" w:rsidRPr="00F30D27">
        <w:rPr>
          <w:rStyle w:val="ui-provider"/>
        </w:rPr>
        <w:t xml:space="preserve"> fasi di</w:t>
      </w:r>
      <w:r w:rsidR="00381753" w:rsidRPr="00F30D27">
        <w:rPr>
          <w:rStyle w:val="ui-provider"/>
        </w:rPr>
        <w:t xml:space="preserve"> prove, verifiche e collaudi</w:t>
      </w:r>
      <w:r w:rsidR="00276670" w:rsidRPr="00F30D27">
        <w:t>.</w:t>
      </w:r>
    </w:p>
    <w:p w14:paraId="2792AE7A" w14:textId="77777777" w:rsidR="00CF59ED" w:rsidRDefault="00CF59ED" w:rsidP="00F30D27">
      <w:pPr>
        <w:tabs>
          <w:tab w:val="left" w:pos="8931"/>
        </w:tabs>
        <w:spacing w:before="120"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30D1A2B8" w14:textId="5E8ECE71" w:rsidR="00B87E21" w:rsidRDefault="005839A1" w:rsidP="00F30D27">
      <w:pPr>
        <w:tabs>
          <w:tab w:val="left" w:pos="8931"/>
        </w:tabs>
        <w:spacing w:before="120" w:line="276" w:lineRule="auto"/>
        <w:ind w:right="-1"/>
        <w:jc w:val="right"/>
        <w:rPr>
          <w:rFonts w:ascii="Garamond" w:hAnsi="Garamond" w:cs="Arial"/>
          <w:sz w:val="22"/>
          <w:szCs w:val="22"/>
        </w:rPr>
      </w:pPr>
      <w:r w:rsidRPr="00F30D27">
        <w:rPr>
          <w:rFonts w:ascii="Garamond" w:hAnsi="Garamond" w:cs="Arial"/>
          <w:sz w:val="22"/>
          <w:szCs w:val="22"/>
        </w:rPr>
        <w:t>L</w:t>
      </w:r>
      <w:r w:rsidR="00B87E21" w:rsidRPr="00F30D27">
        <w:rPr>
          <w:rFonts w:ascii="Garamond" w:hAnsi="Garamond" w:cs="Arial"/>
          <w:sz w:val="22"/>
          <w:szCs w:val="22"/>
        </w:rPr>
        <w:t>uogo</w:t>
      </w:r>
      <w:r w:rsidRPr="00F30D27">
        <w:rPr>
          <w:rFonts w:ascii="Garamond" w:hAnsi="Garamond" w:cs="Arial"/>
          <w:sz w:val="22"/>
          <w:szCs w:val="22"/>
        </w:rPr>
        <w:t>___________, D</w:t>
      </w:r>
      <w:r w:rsidR="00B87E21" w:rsidRPr="00F30D27">
        <w:rPr>
          <w:rFonts w:ascii="Garamond" w:hAnsi="Garamond" w:cs="Arial"/>
          <w:sz w:val="22"/>
          <w:szCs w:val="22"/>
        </w:rPr>
        <w:t>ata</w:t>
      </w:r>
      <w:r w:rsidRPr="00F30D27">
        <w:rPr>
          <w:rFonts w:ascii="Garamond" w:hAnsi="Garamond" w:cs="Arial"/>
          <w:sz w:val="22"/>
          <w:szCs w:val="22"/>
        </w:rPr>
        <w:t xml:space="preserve"> ____________</w:t>
      </w:r>
    </w:p>
    <w:p w14:paraId="4093AB26" w14:textId="77777777" w:rsidR="00CF59ED" w:rsidRPr="00F30D27" w:rsidRDefault="00CF59ED" w:rsidP="00F30D27">
      <w:pPr>
        <w:tabs>
          <w:tab w:val="left" w:pos="8931"/>
        </w:tabs>
        <w:spacing w:before="120"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tbl>
      <w:tblPr>
        <w:tblStyle w:val="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200A95" w:rsidRPr="00AB646E" w14:paraId="4419168B" w14:textId="4095FB4E" w:rsidTr="00CF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0"/>
        </w:trPr>
        <w:tc>
          <w:tcPr>
            <w:tcW w:w="3163" w:type="pct"/>
          </w:tcPr>
          <w:p w14:paraId="6BD58478" w14:textId="70573893" w:rsidR="00200A95" w:rsidRPr="00CC3600" w:rsidRDefault="00200A95" w:rsidP="005E41B8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Firma SOGGETTO ATTUATORE DI PRIMO LIVELLO:</w:t>
            </w:r>
          </w:p>
        </w:tc>
        <w:tc>
          <w:tcPr>
            <w:tcW w:w="1837" w:type="pct"/>
          </w:tcPr>
          <w:p w14:paraId="54D6C550" w14:textId="4EB4094C" w:rsidR="00200A95" w:rsidRPr="00DD437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bCs/>
                <w:sz w:val="22"/>
                <w:szCs w:val="22"/>
              </w:rPr>
            </w:pPr>
          </w:p>
        </w:tc>
      </w:tr>
      <w:tr w:rsidR="00200A95" w:rsidRPr="00AB646E" w14:paraId="496DF9C8" w14:textId="77777777" w:rsidTr="00CF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0B4A" w14:textId="2BA7B8CC" w:rsidR="00200A95" w:rsidRPr="00CC3600" w:rsidRDefault="00200A95" w:rsidP="00200A95">
            <w:pPr>
              <w:pStyle w:val="Paragrafoelenco"/>
              <w:ind w:left="43"/>
              <w:rPr>
                <w:rFonts w:ascii="Garamond" w:hAnsi="Garamond" w:cs="Arial"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 xml:space="preserve">Firma SOGGETTO ATTUATORE DI SECONDO LIVELLO O SOGGETTO INTERMEDIARIO 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(</w:t>
            </w:r>
            <w:r w:rsidRPr="005E41B8">
              <w:rPr>
                <w:rFonts w:ascii="Garamond" w:hAnsi="Garamond" w:cs="Arial"/>
                <w:i/>
                <w:iCs/>
                <w:sz w:val="22"/>
                <w:szCs w:val="22"/>
              </w:rPr>
              <w:t>eventuale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):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71" w14:textId="7947E3F4" w:rsidR="00200A95" w:rsidRPr="00DD437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  <w:tr w:rsidR="00200A95" w:rsidRPr="00AB646E" w14:paraId="4EE23175" w14:textId="77777777" w:rsidTr="00CF59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450" w14:textId="0B809A8F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DIRETTORE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665" w14:textId="011AF545" w:rsidR="00200A95" w:rsidRPr="00DD4375" w:rsidRDefault="00200A95" w:rsidP="00200A95">
            <w:pPr>
              <w:rPr>
                <w:rFonts w:ascii="Garamond" w:hAnsi="Garamond"/>
                <w:bCs/>
              </w:rPr>
            </w:pPr>
          </w:p>
        </w:tc>
      </w:tr>
      <w:tr w:rsidR="00200A95" w:rsidRPr="00AB646E" w14:paraId="22E84832" w14:textId="77777777" w:rsidTr="00CF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CB8" w14:textId="52ADBB6B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IMPRESA ESECUTRICE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C11" w14:textId="6F57F609" w:rsidR="00200A95" w:rsidRPr="00DD437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</w:tbl>
    <w:p w14:paraId="16FD299F" w14:textId="797D7F6F" w:rsidR="005E4EC1" w:rsidRPr="00AB646E" w:rsidRDefault="005E4EC1">
      <w:pPr>
        <w:rPr>
          <w:rFonts w:ascii="Garamond" w:hAnsi="Garamond" w:cs="Arial"/>
          <w:sz w:val="22"/>
          <w:szCs w:val="22"/>
        </w:rPr>
      </w:pPr>
    </w:p>
    <w:sectPr w:rsidR="005E4EC1" w:rsidRPr="00AB646E" w:rsidSect="00684409">
      <w:headerReference w:type="default" r:id="rId11"/>
      <w:footerReference w:type="default" r:id="rId12"/>
      <w:headerReference w:type="first" r:id="rId13"/>
      <w:pgSz w:w="11906" w:h="16838" w:code="9"/>
      <w:pgMar w:top="1417" w:right="1134" w:bottom="1134" w:left="1134" w:header="68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CF39" w14:textId="77777777" w:rsidR="00AF682B" w:rsidRPr="00AB646E" w:rsidRDefault="00AF682B" w:rsidP="00C15F11">
      <w:r w:rsidRPr="00AB646E">
        <w:separator/>
      </w:r>
    </w:p>
  </w:endnote>
  <w:endnote w:type="continuationSeparator" w:id="0">
    <w:p w14:paraId="12C1CBDC" w14:textId="77777777" w:rsidR="00AF682B" w:rsidRPr="00AB646E" w:rsidRDefault="00AF682B" w:rsidP="00C15F11">
      <w:r w:rsidRPr="00AB64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43294"/>
      <w:docPartObj>
        <w:docPartGallery w:val="Page Numbers (Bottom of Page)"/>
        <w:docPartUnique/>
      </w:docPartObj>
    </w:sdtPr>
    <w:sdtEndPr/>
    <w:sdtContent>
      <w:p w14:paraId="0264B7AB" w14:textId="77777777" w:rsidR="006F4FE4" w:rsidRDefault="001E05F1" w:rsidP="00DD4375">
        <w:pPr>
          <w:pStyle w:val="Pidipagina"/>
          <w:jc w:val="right"/>
          <w:rPr>
            <w:rFonts w:ascii="Times New Roman" w:hAnsi="Times New Roman"/>
            <w:sz w:val="22"/>
            <w:szCs w:val="28"/>
          </w:rPr>
        </w:pPr>
        <w:r w:rsidRPr="00684409">
          <w:rPr>
            <w:rFonts w:ascii="Times New Roman" w:hAnsi="Times New Roman"/>
            <w:sz w:val="22"/>
            <w:szCs w:val="28"/>
          </w:rPr>
          <w:fldChar w:fldCharType="begin"/>
        </w:r>
        <w:r w:rsidRPr="00684409">
          <w:rPr>
            <w:rFonts w:ascii="Times New Roman" w:hAnsi="Times New Roman"/>
            <w:sz w:val="22"/>
            <w:szCs w:val="28"/>
          </w:rPr>
          <w:instrText>PAGE   \* MERGEFORMAT</w:instrText>
        </w:r>
        <w:r w:rsidRPr="00684409">
          <w:rPr>
            <w:rFonts w:ascii="Times New Roman" w:hAnsi="Times New Roman"/>
            <w:sz w:val="22"/>
            <w:szCs w:val="28"/>
          </w:rPr>
          <w:fldChar w:fldCharType="separate"/>
        </w:r>
        <w:r w:rsidRPr="00684409">
          <w:rPr>
            <w:rFonts w:ascii="Times New Roman" w:hAnsi="Times New Roman"/>
            <w:sz w:val="22"/>
            <w:szCs w:val="28"/>
          </w:rPr>
          <w:t>2</w:t>
        </w:r>
        <w:r w:rsidRPr="00684409">
          <w:rPr>
            <w:rFonts w:ascii="Times New Roman" w:hAnsi="Times New Roman"/>
            <w:sz w:val="22"/>
            <w:szCs w:val="28"/>
          </w:rPr>
          <w:fldChar w:fldCharType="end"/>
        </w:r>
      </w:p>
      <w:p w14:paraId="4EDDDD7D" w14:textId="7292BCDF" w:rsidR="00DD4375" w:rsidRPr="00DD4375" w:rsidRDefault="006157A4" w:rsidP="00DD4375">
        <w:pPr>
          <w:pStyle w:val="Pidipagina"/>
          <w:jc w:val="right"/>
          <w:rPr>
            <w:rFonts w:ascii="Times New Roman" w:hAnsi="Times New Roman"/>
            <w:sz w:val="22"/>
            <w:szCs w:val="28"/>
          </w:rPr>
        </w:pPr>
      </w:p>
    </w:sdtContent>
  </w:sdt>
  <w:p w14:paraId="1D15DE08" w14:textId="77777777" w:rsidR="001E05F1" w:rsidRPr="00AB646E" w:rsidRDefault="001E05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A617" w14:textId="77777777" w:rsidR="00AF682B" w:rsidRPr="00AB646E" w:rsidRDefault="00AF682B" w:rsidP="00C15F11">
      <w:r w:rsidRPr="00AB646E">
        <w:separator/>
      </w:r>
    </w:p>
  </w:footnote>
  <w:footnote w:type="continuationSeparator" w:id="0">
    <w:p w14:paraId="13E44F7F" w14:textId="77777777" w:rsidR="00AF682B" w:rsidRPr="00AB646E" w:rsidRDefault="00AF682B" w:rsidP="00C15F11">
      <w:r w:rsidRPr="00AB646E">
        <w:continuationSeparator/>
      </w:r>
    </w:p>
  </w:footnote>
  <w:footnote w:id="1">
    <w:p w14:paraId="3F03BE5A" w14:textId="2BF2BF74" w:rsidR="00DA29ED" w:rsidRPr="00DA29ED" w:rsidRDefault="00DA29ED" w:rsidP="00DA29ED">
      <w:pPr>
        <w:pStyle w:val="Pidipagina"/>
        <w:jc w:val="left"/>
        <w:rPr>
          <w:rFonts w:ascii="Garamond" w:hAnsi="Garamond"/>
        </w:rPr>
      </w:pPr>
      <w:r w:rsidRPr="00DA29ED">
        <w:rPr>
          <w:rStyle w:val="Rimandonotaapidipagina"/>
          <w:rFonts w:ascii="Garamond" w:hAnsi="Garamond"/>
        </w:rPr>
        <w:footnoteRef/>
      </w:r>
      <w:r w:rsidRPr="00DA29ED">
        <w:rPr>
          <w:rFonts w:ascii="Garamond" w:hAnsi="Garamond"/>
        </w:rPr>
        <w:t xml:space="preserve"> </w:t>
      </w:r>
      <w:r w:rsidRPr="00DD4375">
        <w:rPr>
          <w:rFonts w:ascii="Garamond" w:hAnsi="Garamond"/>
        </w:rPr>
        <w:t>Per infrastrutture di trasporto urbano pulite si intendono le infrastrutture che consentono il funzionamento di materiale rotabile a emissioni zero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6A5C9B00" w:rsidR="00752A20" w:rsidRPr="00AB646E" w:rsidRDefault="001E05F1" w:rsidP="005E4EC1">
    <w:pPr>
      <w:pStyle w:val="Intestazione"/>
      <w:tabs>
        <w:tab w:val="clear" w:pos="4819"/>
        <w:tab w:val="clear" w:pos="9638"/>
        <w:tab w:val="left" w:pos="2562"/>
      </w:tabs>
      <w:spacing w:after="240"/>
      <w:jc w:val="left"/>
    </w:pPr>
    <w:r w:rsidRPr="00AB646E">
      <w:rPr>
        <w:noProof/>
      </w:rPr>
      <w:drawing>
        <wp:anchor distT="0" distB="0" distL="114300" distR="114300" simplePos="0" relativeHeight="251659264" behindDoc="1" locked="0" layoutInCell="1" allowOverlap="1" wp14:anchorId="45A41DDF" wp14:editId="414F8409">
          <wp:simplePos x="0" y="0"/>
          <wp:positionH relativeFrom="margin">
            <wp:align>center</wp:align>
          </wp:positionH>
          <wp:positionV relativeFrom="paragraph">
            <wp:posOffset>145415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7913076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0D7D942" w:rsidR="00453471" w:rsidRPr="00AB646E" w:rsidRDefault="00505BD5" w:rsidP="001E05F1">
    <w:pPr>
      <w:pStyle w:val="Intestazione"/>
      <w:spacing w:after="240"/>
      <w:jc w:val="left"/>
    </w:pPr>
    <w:r w:rsidRPr="00AB646E">
      <w:rPr>
        <w:noProof/>
      </w:rPr>
      <w:drawing>
        <wp:anchor distT="0" distB="0" distL="114300" distR="114300" simplePos="0" relativeHeight="251661312" behindDoc="1" locked="0" layoutInCell="1" allowOverlap="1" wp14:anchorId="33B6A2C7" wp14:editId="7C2BA22D">
          <wp:simplePos x="0" y="0"/>
          <wp:positionH relativeFrom="column">
            <wp:posOffset>0</wp:posOffset>
          </wp:positionH>
          <wp:positionV relativeFrom="paragraph">
            <wp:posOffset>119275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0249479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C69B4"/>
    <w:multiLevelType w:val="hybridMultilevel"/>
    <w:tmpl w:val="B31235B4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16239"/>
    <w:multiLevelType w:val="hybridMultilevel"/>
    <w:tmpl w:val="9C9A4CC0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0233AD"/>
    <w:multiLevelType w:val="hybridMultilevel"/>
    <w:tmpl w:val="D2E8BC22"/>
    <w:lvl w:ilvl="0" w:tplc="40F2F16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853A8"/>
    <w:multiLevelType w:val="singleLevel"/>
    <w:tmpl w:val="19063ADC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EF54DAE"/>
    <w:multiLevelType w:val="hybridMultilevel"/>
    <w:tmpl w:val="A378E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B6430"/>
    <w:multiLevelType w:val="hybridMultilevel"/>
    <w:tmpl w:val="B31E0BD0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8" w15:restartNumberingAfterBreak="0">
    <w:nsid w:val="320C434F"/>
    <w:multiLevelType w:val="hybridMultilevel"/>
    <w:tmpl w:val="F064B7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71249"/>
    <w:multiLevelType w:val="hybridMultilevel"/>
    <w:tmpl w:val="3DA095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307C"/>
    <w:multiLevelType w:val="hybridMultilevel"/>
    <w:tmpl w:val="9BA0D1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808F1"/>
    <w:multiLevelType w:val="hybridMultilevel"/>
    <w:tmpl w:val="C916DC18"/>
    <w:lvl w:ilvl="0" w:tplc="7D9A1BAA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cs="Freestyle Script" w:hint="default"/>
      </w:rPr>
    </w:lvl>
    <w:lvl w:ilvl="1" w:tplc="D8E0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C0C36E9"/>
    <w:multiLevelType w:val="hybridMultilevel"/>
    <w:tmpl w:val="7FD0BA14"/>
    <w:lvl w:ilvl="0" w:tplc="813C661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226CC6"/>
    <w:multiLevelType w:val="hybridMultilevel"/>
    <w:tmpl w:val="13C82CBE"/>
    <w:lvl w:ilvl="0" w:tplc="F1A4AE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DF579F3"/>
    <w:multiLevelType w:val="hybridMultilevel"/>
    <w:tmpl w:val="44C6EE8C"/>
    <w:lvl w:ilvl="0" w:tplc="25E656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30" w15:restartNumberingAfterBreak="0">
    <w:nsid w:val="5BA6395E"/>
    <w:multiLevelType w:val="hybridMultilevel"/>
    <w:tmpl w:val="C13A675C"/>
    <w:lvl w:ilvl="0" w:tplc="93B4FBF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5EB62820"/>
    <w:multiLevelType w:val="hybridMultilevel"/>
    <w:tmpl w:val="29EA5F5A"/>
    <w:lvl w:ilvl="0" w:tplc="0410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EE8230D"/>
    <w:multiLevelType w:val="hybridMultilevel"/>
    <w:tmpl w:val="B184A8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78313E9B"/>
    <w:multiLevelType w:val="hybridMultilevel"/>
    <w:tmpl w:val="F270438C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7"/>
  </w:num>
  <w:num w:numId="2" w16cid:durableId="227964983">
    <w:abstractNumId w:val="29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27"/>
  </w:num>
  <w:num w:numId="14" w16cid:durableId="1707873850">
    <w:abstractNumId w:val="19"/>
  </w:num>
  <w:num w:numId="15" w16cid:durableId="782843688">
    <w:abstractNumId w:val="33"/>
  </w:num>
  <w:num w:numId="16" w16cid:durableId="1102067467">
    <w:abstractNumId w:val="24"/>
  </w:num>
  <w:num w:numId="17" w16cid:durableId="1383403176">
    <w:abstractNumId w:val="14"/>
  </w:num>
  <w:num w:numId="18" w16cid:durableId="983897983">
    <w:abstractNumId w:val="14"/>
  </w:num>
  <w:num w:numId="19" w16cid:durableId="1692997837">
    <w:abstractNumId w:val="14"/>
  </w:num>
  <w:num w:numId="20" w16cid:durableId="209611234">
    <w:abstractNumId w:val="14"/>
  </w:num>
  <w:num w:numId="21" w16cid:durableId="1570264237">
    <w:abstractNumId w:val="14"/>
  </w:num>
  <w:num w:numId="22" w16cid:durableId="1955284516">
    <w:abstractNumId w:val="14"/>
  </w:num>
  <w:num w:numId="23" w16cid:durableId="535431739">
    <w:abstractNumId w:val="14"/>
  </w:num>
  <w:num w:numId="24" w16cid:durableId="250284627">
    <w:abstractNumId w:val="14"/>
  </w:num>
  <w:num w:numId="25" w16cid:durableId="1401446227">
    <w:abstractNumId w:val="14"/>
  </w:num>
  <w:num w:numId="26" w16cid:durableId="1382361749">
    <w:abstractNumId w:val="35"/>
  </w:num>
  <w:num w:numId="27" w16cid:durableId="2073460541">
    <w:abstractNumId w:val="16"/>
  </w:num>
  <w:num w:numId="28" w16cid:durableId="1710957277">
    <w:abstractNumId w:val="32"/>
  </w:num>
  <w:num w:numId="29" w16cid:durableId="1692996916">
    <w:abstractNumId w:val="18"/>
  </w:num>
  <w:num w:numId="30" w16cid:durableId="755129302">
    <w:abstractNumId w:val="10"/>
  </w:num>
  <w:num w:numId="31" w16cid:durableId="1370572018">
    <w:abstractNumId w:val="34"/>
  </w:num>
  <w:num w:numId="32" w16cid:durableId="1188059566">
    <w:abstractNumId w:val="21"/>
  </w:num>
  <w:num w:numId="33" w16cid:durableId="1280408293">
    <w:abstractNumId w:val="13"/>
  </w:num>
  <w:num w:numId="34" w16cid:durableId="1724980501">
    <w:abstractNumId w:val="23"/>
  </w:num>
  <w:num w:numId="35" w16cid:durableId="1403060360">
    <w:abstractNumId w:val="31"/>
  </w:num>
  <w:num w:numId="36" w16cid:durableId="434524825">
    <w:abstractNumId w:val="12"/>
  </w:num>
  <w:num w:numId="37" w16cid:durableId="233047696">
    <w:abstractNumId w:val="28"/>
  </w:num>
  <w:num w:numId="38" w16cid:durableId="16276508">
    <w:abstractNumId w:val="25"/>
  </w:num>
  <w:num w:numId="39" w16cid:durableId="651714607">
    <w:abstractNumId w:val="30"/>
  </w:num>
  <w:num w:numId="40" w16cid:durableId="1332563472">
    <w:abstractNumId w:val="11"/>
  </w:num>
  <w:num w:numId="41" w16cid:durableId="1980377778">
    <w:abstractNumId w:val="15"/>
  </w:num>
  <w:num w:numId="42" w16cid:durableId="1226066702">
    <w:abstractNumId w:val="20"/>
  </w:num>
  <w:num w:numId="43" w16cid:durableId="1696156422">
    <w:abstractNumId w:val="35"/>
  </w:num>
  <w:num w:numId="44" w16cid:durableId="708915502">
    <w:abstractNumId w:val="35"/>
  </w:num>
  <w:num w:numId="45" w16cid:durableId="1643802860">
    <w:abstractNumId w:val="35"/>
  </w:num>
  <w:num w:numId="46" w16cid:durableId="837961100">
    <w:abstractNumId w:val="22"/>
  </w:num>
  <w:num w:numId="47" w16cid:durableId="123273526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5D4D"/>
    <w:rsid w:val="000613B9"/>
    <w:rsid w:val="00062094"/>
    <w:rsid w:val="00064F3B"/>
    <w:rsid w:val="000674EE"/>
    <w:rsid w:val="00070A77"/>
    <w:rsid w:val="00072912"/>
    <w:rsid w:val="000800BF"/>
    <w:rsid w:val="00082CC4"/>
    <w:rsid w:val="00083BB1"/>
    <w:rsid w:val="00090CC2"/>
    <w:rsid w:val="000911AF"/>
    <w:rsid w:val="000962C6"/>
    <w:rsid w:val="000A7952"/>
    <w:rsid w:val="000B3187"/>
    <w:rsid w:val="000B4FB3"/>
    <w:rsid w:val="000C1A32"/>
    <w:rsid w:val="000C7106"/>
    <w:rsid w:val="000D1398"/>
    <w:rsid w:val="000D1F66"/>
    <w:rsid w:val="000D54E7"/>
    <w:rsid w:val="000D5C82"/>
    <w:rsid w:val="000E68EF"/>
    <w:rsid w:val="000F323E"/>
    <w:rsid w:val="000F5CA0"/>
    <w:rsid w:val="00106E4D"/>
    <w:rsid w:val="00112BD1"/>
    <w:rsid w:val="0012294B"/>
    <w:rsid w:val="00123676"/>
    <w:rsid w:val="00130658"/>
    <w:rsid w:val="00130A35"/>
    <w:rsid w:val="00130F43"/>
    <w:rsid w:val="00140711"/>
    <w:rsid w:val="00142470"/>
    <w:rsid w:val="00144C21"/>
    <w:rsid w:val="00146C6B"/>
    <w:rsid w:val="00157FC5"/>
    <w:rsid w:val="00160DA0"/>
    <w:rsid w:val="00162F14"/>
    <w:rsid w:val="00164E8B"/>
    <w:rsid w:val="0016664F"/>
    <w:rsid w:val="00166662"/>
    <w:rsid w:val="00167969"/>
    <w:rsid w:val="00171F90"/>
    <w:rsid w:val="00172C7A"/>
    <w:rsid w:val="00174A07"/>
    <w:rsid w:val="0018147E"/>
    <w:rsid w:val="001823EC"/>
    <w:rsid w:val="00182522"/>
    <w:rsid w:val="00183567"/>
    <w:rsid w:val="00184057"/>
    <w:rsid w:val="00185055"/>
    <w:rsid w:val="001869A1"/>
    <w:rsid w:val="00187EFB"/>
    <w:rsid w:val="001A35E8"/>
    <w:rsid w:val="001A4D5A"/>
    <w:rsid w:val="001C26F2"/>
    <w:rsid w:val="001C4242"/>
    <w:rsid w:val="001C7044"/>
    <w:rsid w:val="001D100B"/>
    <w:rsid w:val="001D12EA"/>
    <w:rsid w:val="001D40FB"/>
    <w:rsid w:val="001D440F"/>
    <w:rsid w:val="001D460C"/>
    <w:rsid w:val="001D53DE"/>
    <w:rsid w:val="001E05F1"/>
    <w:rsid w:val="001E226C"/>
    <w:rsid w:val="001E2A29"/>
    <w:rsid w:val="001E484C"/>
    <w:rsid w:val="001E7B9E"/>
    <w:rsid w:val="001E7D0A"/>
    <w:rsid w:val="001F14BB"/>
    <w:rsid w:val="00200A95"/>
    <w:rsid w:val="0021651C"/>
    <w:rsid w:val="00216880"/>
    <w:rsid w:val="0022202F"/>
    <w:rsid w:val="00231B97"/>
    <w:rsid w:val="00232259"/>
    <w:rsid w:val="002348E6"/>
    <w:rsid w:val="00243226"/>
    <w:rsid w:val="0024713F"/>
    <w:rsid w:val="002551A3"/>
    <w:rsid w:val="002556AF"/>
    <w:rsid w:val="00256787"/>
    <w:rsid w:val="00257A29"/>
    <w:rsid w:val="00263132"/>
    <w:rsid w:val="00267D3B"/>
    <w:rsid w:val="002725BA"/>
    <w:rsid w:val="0027601D"/>
    <w:rsid w:val="00276670"/>
    <w:rsid w:val="002768AE"/>
    <w:rsid w:val="002808C2"/>
    <w:rsid w:val="00281B1E"/>
    <w:rsid w:val="0029003B"/>
    <w:rsid w:val="00291FD4"/>
    <w:rsid w:val="00292898"/>
    <w:rsid w:val="0029701F"/>
    <w:rsid w:val="002A70C6"/>
    <w:rsid w:val="002B606D"/>
    <w:rsid w:val="002B73F5"/>
    <w:rsid w:val="002C29EC"/>
    <w:rsid w:val="002C3FC5"/>
    <w:rsid w:val="002C4F11"/>
    <w:rsid w:val="002C5437"/>
    <w:rsid w:val="002D11F5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A15"/>
    <w:rsid w:val="00342E58"/>
    <w:rsid w:val="0034311D"/>
    <w:rsid w:val="003447F7"/>
    <w:rsid w:val="0035079F"/>
    <w:rsid w:val="00351DB0"/>
    <w:rsid w:val="00355688"/>
    <w:rsid w:val="00356CFE"/>
    <w:rsid w:val="00362825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63D5"/>
    <w:rsid w:val="003B2F90"/>
    <w:rsid w:val="003B5891"/>
    <w:rsid w:val="003C257F"/>
    <w:rsid w:val="003C7658"/>
    <w:rsid w:val="003D1EE2"/>
    <w:rsid w:val="003D2D45"/>
    <w:rsid w:val="003D3408"/>
    <w:rsid w:val="003D4184"/>
    <w:rsid w:val="003F158E"/>
    <w:rsid w:val="003F3993"/>
    <w:rsid w:val="00400C12"/>
    <w:rsid w:val="004016BD"/>
    <w:rsid w:val="00401959"/>
    <w:rsid w:val="00433237"/>
    <w:rsid w:val="00433B86"/>
    <w:rsid w:val="00443F00"/>
    <w:rsid w:val="0044426E"/>
    <w:rsid w:val="0045242B"/>
    <w:rsid w:val="00453471"/>
    <w:rsid w:val="004557DC"/>
    <w:rsid w:val="00455E71"/>
    <w:rsid w:val="00460376"/>
    <w:rsid w:val="004608F8"/>
    <w:rsid w:val="00461EC1"/>
    <w:rsid w:val="00470E1A"/>
    <w:rsid w:val="00473313"/>
    <w:rsid w:val="00480DBC"/>
    <w:rsid w:val="00481C7D"/>
    <w:rsid w:val="00497483"/>
    <w:rsid w:val="0049772F"/>
    <w:rsid w:val="004A57C6"/>
    <w:rsid w:val="004A68DD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02505"/>
    <w:rsid w:val="00505BD5"/>
    <w:rsid w:val="00512DA3"/>
    <w:rsid w:val="00524452"/>
    <w:rsid w:val="00536891"/>
    <w:rsid w:val="0054448B"/>
    <w:rsid w:val="00544566"/>
    <w:rsid w:val="00555E69"/>
    <w:rsid w:val="00557395"/>
    <w:rsid w:val="005576DD"/>
    <w:rsid w:val="005669D0"/>
    <w:rsid w:val="00573105"/>
    <w:rsid w:val="005742AF"/>
    <w:rsid w:val="005839A1"/>
    <w:rsid w:val="00587DF9"/>
    <w:rsid w:val="0059528D"/>
    <w:rsid w:val="005A3C88"/>
    <w:rsid w:val="005A5D09"/>
    <w:rsid w:val="005B5766"/>
    <w:rsid w:val="005C4DED"/>
    <w:rsid w:val="005C52DA"/>
    <w:rsid w:val="005C6830"/>
    <w:rsid w:val="005D1506"/>
    <w:rsid w:val="005D4CCB"/>
    <w:rsid w:val="005D7E70"/>
    <w:rsid w:val="005E20FE"/>
    <w:rsid w:val="005E3B90"/>
    <w:rsid w:val="005E41B8"/>
    <w:rsid w:val="005E4EC1"/>
    <w:rsid w:val="005E668F"/>
    <w:rsid w:val="005E7776"/>
    <w:rsid w:val="005E7BDA"/>
    <w:rsid w:val="005F118C"/>
    <w:rsid w:val="005F2C9D"/>
    <w:rsid w:val="0060102B"/>
    <w:rsid w:val="00601302"/>
    <w:rsid w:val="00614C99"/>
    <w:rsid w:val="006157A4"/>
    <w:rsid w:val="00617F0B"/>
    <w:rsid w:val="006233F3"/>
    <w:rsid w:val="00625E4E"/>
    <w:rsid w:val="00630D0F"/>
    <w:rsid w:val="0063376E"/>
    <w:rsid w:val="00641066"/>
    <w:rsid w:val="00641AA1"/>
    <w:rsid w:val="0066177D"/>
    <w:rsid w:val="0066178D"/>
    <w:rsid w:val="006668AE"/>
    <w:rsid w:val="00684409"/>
    <w:rsid w:val="00693C44"/>
    <w:rsid w:val="00693F83"/>
    <w:rsid w:val="00694C68"/>
    <w:rsid w:val="006A0AB3"/>
    <w:rsid w:val="006A1750"/>
    <w:rsid w:val="006A3666"/>
    <w:rsid w:val="006A7781"/>
    <w:rsid w:val="006B6A39"/>
    <w:rsid w:val="006C1CEF"/>
    <w:rsid w:val="006C35E4"/>
    <w:rsid w:val="006D15E0"/>
    <w:rsid w:val="006D3179"/>
    <w:rsid w:val="006D386D"/>
    <w:rsid w:val="006E309F"/>
    <w:rsid w:val="006E7C52"/>
    <w:rsid w:val="006E7F28"/>
    <w:rsid w:val="006F0E89"/>
    <w:rsid w:val="006F1697"/>
    <w:rsid w:val="006F435A"/>
    <w:rsid w:val="006F4FE4"/>
    <w:rsid w:val="00704C5E"/>
    <w:rsid w:val="00713FF1"/>
    <w:rsid w:val="0071459B"/>
    <w:rsid w:val="00716AF1"/>
    <w:rsid w:val="0071791F"/>
    <w:rsid w:val="00720979"/>
    <w:rsid w:val="00721E38"/>
    <w:rsid w:val="00721E67"/>
    <w:rsid w:val="00733135"/>
    <w:rsid w:val="00733282"/>
    <w:rsid w:val="0073616C"/>
    <w:rsid w:val="0074455C"/>
    <w:rsid w:val="007457E3"/>
    <w:rsid w:val="00752A20"/>
    <w:rsid w:val="00752F1A"/>
    <w:rsid w:val="007760D3"/>
    <w:rsid w:val="0077622B"/>
    <w:rsid w:val="00780AAC"/>
    <w:rsid w:val="00781D6B"/>
    <w:rsid w:val="007822A7"/>
    <w:rsid w:val="00783E68"/>
    <w:rsid w:val="007841ED"/>
    <w:rsid w:val="007A0BA2"/>
    <w:rsid w:val="007A3464"/>
    <w:rsid w:val="007A3967"/>
    <w:rsid w:val="007A4AB3"/>
    <w:rsid w:val="007B6BAD"/>
    <w:rsid w:val="007B7F8A"/>
    <w:rsid w:val="007C1185"/>
    <w:rsid w:val="007C350A"/>
    <w:rsid w:val="007D4C86"/>
    <w:rsid w:val="007E257C"/>
    <w:rsid w:val="007E3FA7"/>
    <w:rsid w:val="007F2D1D"/>
    <w:rsid w:val="007F7AEE"/>
    <w:rsid w:val="00802FE6"/>
    <w:rsid w:val="00815FEB"/>
    <w:rsid w:val="00833B3D"/>
    <w:rsid w:val="00837ADC"/>
    <w:rsid w:val="00841617"/>
    <w:rsid w:val="00842039"/>
    <w:rsid w:val="00843498"/>
    <w:rsid w:val="008538B6"/>
    <w:rsid w:val="008555DC"/>
    <w:rsid w:val="00862EEB"/>
    <w:rsid w:val="008773E6"/>
    <w:rsid w:val="00881BD2"/>
    <w:rsid w:val="00883BAB"/>
    <w:rsid w:val="008865D0"/>
    <w:rsid w:val="0089467C"/>
    <w:rsid w:val="008B6610"/>
    <w:rsid w:val="008C11CF"/>
    <w:rsid w:val="008C17C5"/>
    <w:rsid w:val="008C529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68A5"/>
    <w:rsid w:val="0091068A"/>
    <w:rsid w:val="00926774"/>
    <w:rsid w:val="0092681E"/>
    <w:rsid w:val="00930435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97B99"/>
    <w:rsid w:val="009A7596"/>
    <w:rsid w:val="009A7A84"/>
    <w:rsid w:val="009B47E8"/>
    <w:rsid w:val="009B5B30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06DED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4BD1"/>
    <w:rsid w:val="00A85BBB"/>
    <w:rsid w:val="00A8676A"/>
    <w:rsid w:val="00A87337"/>
    <w:rsid w:val="00A87E19"/>
    <w:rsid w:val="00A938A7"/>
    <w:rsid w:val="00AA4DC1"/>
    <w:rsid w:val="00AB1D17"/>
    <w:rsid w:val="00AB5D8B"/>
    <w:rsid w:val="00AB646E"/>
    <w:rsid w:val="00AB6859"/>
    <w:rsid w:val="00AC48F1"/>
    <w:rsid w:val="00AD074A"/>
    <w:rsid w:val="00AE22DD"/>
    <w:rsid w:val="00AE47D0"/>
    <w:rsid w:val="00AF0B31"/>
    <w:rsid w:val="00AF0E15"/>
    <w:rsid w:val="00AF3B84"/>
    <w:rsid w:val="00AF682B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65290"/>
    <w:rsid w:val="00B656EF"/>
    <w:rsid w:val="00B706C2"/>
    <w:rsid w:val="00B72B8E"/>
    <w:rsid w:val="00B754D0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CAB"/>
    <w:rsid w:val="00B96D91"/>
    <w:rsid w:val="00BB0511"/>
    <w:rsid w:val="00BB1FD7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33C9"/>
    <w:rsid w:val="00C355C8"/>
    <w:rsid w:val="00C4022A"/>
    <w:rsid w:val="00C4644E"/>
    <w:rsid w:val="00C548B5"/>
    <w:rsid w:val="00C5538F"/>
    <w:rsid w:val="00C6148B"/>
    <w:rsid w:val="00C62DC6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C30C0"/>
    <w:rsid w:val="00CC3600"/>
    <w:rsid w:val="00CC5B54"/>
    <w:rsid w:val="00CC5FD2"/>
    <w:rsid w:val="00CD7AB8"/>
    <w:rsid w:val="00CE266C"/>
    <w:rsid w:val="00CE4510"/>
    <w:rsid w:val="00CF112A"/>
    <w:rsid w:val="00CF59ED"/>
    <w:rsid w:val="00D04D0E"/>
    <w:rsid w:val="00D05ADD"/>
    <w:rsid w:val="00D0604F"/>
    <w:rsid w:val="00D20911"/>
    <w:rsid w:val="00D30C99"/>
    <w:rsid w:val="00D45801"/>
    <w:rsid w:val="00D53465"/>
    <w:rsid w:val="00D5733A"/>
    <w:rsid w:val="00D57BA1"/>
    <w:rsid w:val="00D67D8F"/>
    <w:rsid w:val="00D739AE"/>
    <w:rsid w:val="00D777C8"/>
    <w:rsid w:val="00D81790"/>
    <w:rsid w:val="00D84F9D"/>
    <w:rsid w:val="00DA16A8"/>
    <w:rsid w:val="00DA29ED"/>
    <w:rsid w:val="00DA4940"/>
    <w:rsid w:val="00DA59DC"/>
    <w:rsid w:val="00DA6B00"/>
    <w:rsid w:val="00DB2B34"/>
    <w:rsid w:val="00DB2D96"/>
    <w:rsid w:val="00DB440D"/>
    <w:rsid w:val="00DC1279"/>
    <w:rsid w:val="00DC35FD"/>
    <w:rsid w:val="00DD4375"/>
    <w:rsid w:val="00DD47E8"/>
    <w:rsid w:val="00DD724C"/>
    <w:rsid w:val="00DE3E5B"/>
    <w:rsid w:val="00DF2836"/>
    <w:rsid w:val="00DF6165"/>
    <w:rsid w:val="00E02DF4"/>
    <w:rsid w:val="00E034A4"/>
    <w:rsid w:val="00E15C89"/>
    <w:rsid w:val="00E15CB0"/>
    <w:rsid w:val="00E165E7"/>
    <w:rsid w:val="00E3017D"/>
    <w:rsid w:val="00E340BD"/>
    <w:rsid w:val="00E3431B"/>
    <w:rsid w:val="00E363E9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C04BD"/>
    <w:rsid w:val="00EC34E2"/>
    <w:rsid w:val="00EC6099"/>
    <w:rsid w:val="00ED4FFE"/>
    <w:rsid w:val="00EE1A6A"/>
    <w:rsid w:val="00EE6C22"/>
    <w:rsid w:val="00EF4EE5"/>
    <w:rsid w:val="00F10DBA"/>
    <w:rsid w:val="00F12B48"/>
    <w:rsid w:val="00F13C4B"/>
    <w:rsid w:val="00F13EB3"/>
    <w:rsid w:val="00F234ED"/>
    <w:rsid w:val="00F25288"/>
    <w:rsid w:val="00F30D27"/>
    <w:rsid w:val="00F351C4"/>
    <w:rsid w:val="00F35CEF"/>
    <w:rsid w:val="00F409AA"/>
    <w:rsid w:val="00F57F7E"/>
    <w:rsid w:val="00F65A9F"/>
    <w:rsid w:val="00F7164E"/>
    <w:rsid w:val="00F72531"/>
    <w:rsid w:val="00F81ECF"/>
    <w:rsid w:val="00F82B23"/>
    <w:rsid w:val="00F8600F"/>
    <w:rsid w:val="00F8718B"/>
    <w:rsid w:val="00F97FC1"/>
    <w:rsid w:val="00FB0508"/>
    <w:rsid w:val="00FB5CEB"/>
    <w:rsid w:val="00FC1166"/>
    <w:rsid w:val="00FC50C5"/>
    <w:rsid w:val="00FC5D78"/>
    <w:rsid w:val="00FC5FE0"/>
    <w:rsid w:val="00FD2F07"/>
    <w:rsid w:val="00FE1B8F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24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24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24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24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24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24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24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link w:val="PidipaginaCarattere"/>
    <w:uiPriority w:val="99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26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42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5F1"/>
    <w:rPr>
      <w:rFonts w:ascii="Arial" w:hAnsi="Arial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1d6a5960-ca07-4423-a450-a14c13fed246"/>
  </ds:schemaRefs>
</ds:datastoreItem>
</file>

<file path=customXml/itemProps4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Specifica.dot</Template>
  <TotalTime>84</TotalTime>
  <Pages>3</Pages>
  <Words>705</Words>
  <Characters>5012</Characters>
  <Application>Microsoft Office Word</Application>
  <DocSecurity>0</DocSecurity>
  <Lines>125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TESORO MARCO</dc:creator>
  <cp:lastModifiedBy>TRICARICO LAURA ROSARIA</cp:lastModifiedBy>
  <cp:revision>11</cp:revision>
  <cp:lastPrinted>2026-03-25T11:55:00Z</cp:lastPrinted>
  <dcterms:created xsi:type="dcterms:W3CDTF">2026-02-20T11:13:00Z</dcterms:created>
  <dcterms:modified xsi:type="dcterms:W3CDTF">2026-03-26T16:14:00Z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